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77777777" w:rsidR="00C30DD3" w:rsidRPr="00A654F3" w:rsidRDefault="00C30DD3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41338E2B" w14:textId="3B7396AF" w:rsidR="000B0371" w:rsidRPr="00A654F3" w:rsidRDefault="000B0371" w:rsidP="000B0371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r w:rsidRPr="00A654F3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Betreffzeile</w:t>
      </w:r>
    </w:p>
    <w:p w14:paraId="71E1CDD4" w14:textId="65177DA0" w:rsidR="000B0371" w:rsidRPr="00DA46FF" w:rsidRDefault="00DA46FF" w:rsidP="00DA46FF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proofErr w:type="spellStart"/>
      <w:r w:rsidRPr="00DA46FF">
        <w:rPr>
          <w:rFonts w:ascii="Neue DIN Light" w:hAnsi="Neue DIN Light" w:cs="Arial"/>
          <w:szCs w:val="20"/>
          <w:lang w:val="de-AT"/>
        </w:rPr>
        <w:t>TT.MM.JJJJ</w:t>
      </w:r>
      <w:proofErr w:type="spellEnd"/>
    </w:p>
    <w:p w14:paraId="7EA21F6B" w14:textId="4BF56A79" w:rsidR="000B0371" w:rsidRDefault="000B0371" w:rsidP="000B0371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A654F3">
        <w:rPr>
          <w:rFonts w:ascii="Neue DIN Light" w:hAnsi="Neue DIN Light" w:cs="Arial"/>
          <w:szCs w:val="20"/>
          <w:lang w:val="de-AT"/>
        </w:rPr>
        <w:t>Sehr geehrt</w:t>
      </w:r>
      <w:r w:rsidR="00A53C3D" w:rsidRPr="00A654F3">
        <w:rPr>
          <w:rFonts w:ascii="Neue DIN Light" w:hAnsi="Neue DIN Light" w:cs="Arial"/>
          <w:szCs w:val="20"/>
          <w:lang w:val="de-AT"/>
        </w:rPr>
        <w:t>er Herr Mustermann,</w:t>
      </w:r>
    </w:p>
    <w:p w14:paraId="2A67511D" w14:textId="77777777" w:rsidR="00C30DD3" w:rsidRPr="00A654F3" w:rsidRDefault="00C30DD3" w:rsidP="000B0371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235629B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45F97303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6F9482" w14:textId="4DDBFC7B" w:rsidR="000B0371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34D2B6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28AE3383" w14:textId="0E4CCBF6" w:rsidR="000B0371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20A299B3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2B9C8BE5" w14:textId="77777777" w:rsidR="00A53C3D" w:rsidRPr="00A654F3" w:rsidRDefault="00A53C3D" w:rsidP="000B0371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52BBF886" w14:textId="0E394F62" w:rsidR="000B0371" w:rsidRPr="00A654F3" w:rsidRDefault="000B0371" w:rsidP="000B0371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Mit den besten Grüße</w:t>
      </w:r>
      <w:r w:rsidR="00A53C3D" w:rsidRPr="00A654F3">
        <w:rPr>
          <w:rFonts w:ascii="Neue DIN Light" w:hAnsi="Neue DIN Light" w:cs="Arial"/>
          <w:szCs w:val="20"/>
        </w:rPr>
        <w:t>n,</w:t>
      </w:r>
    </w:p>
    <w:p w14:paraId="1971ECAE" w14:textId="68ABA274" w:rsidR="007E0EBA" w:rsidRDefault="00C47E6C" w:rsidP="00D943EA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p w14:paraId="591548FE" w14:textId="77777777" w:rsidR="009E0855" w:rsidRPr="009E0855" w:rsidRDefault="009E0855" w:rsidP="009E0855">
      <w:pPr>
        <w:rPr>
          <w:rFonts w:ascii="Neue DIN Light" w:hAnsi="Neue DIN Light" w:cs="Arial"/>
          <w:szCs w:val="20"/>
        </w:rPr>
      </w:pPr>
    </w:p>
    <w:p w14:paraId="77388954" w14:textId="0759BD49" w:rsidR="009E0855" w:rsidRDefault="009E0855" w:rsidP="009E0855">
      <w:pPr>
        <w:tabs>
          <w:tab w:val="left" w:pos="2523"/>
        </w:tabs>
        <w:rPr>
          <w:rFonts w:ascii="Neue DIN Light" w:hAnsi="Neue DIN Light" w:cs="Arial"/>
          <w:szCs w:val="20"/>
        </w:rPr>
      </w:pPr>
    </w:p>
    <w:p w14:paraId="12F4BF37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210BE56C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539FBE88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3D4F6E90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6951624F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03174F30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761E9D7E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2C336997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36A553E7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6A18EACB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3173343F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6DFE6846" w14:textId="77777777" w:rsidR="00004E6C" w:rsidRPr="00004E6C" w:rsidRDefault="00004E6C" w:rsidP="00004E6C">
      <w:pPr>
        <w:rPr>
          <w:rFonts w:ascii="Neue DIN Light" w:hAnsi="Neue DIN Light" w:cs="Arial"/>
          <w:szCs w:val="20"/>
        </w:rPr>
      </w:pPr>
    </w:p>
    <w:p w14:paraId="35E2F3B0" w14:textId="77777777" w:rsidR="00004E6C" w:rsidRDefault="00004E6C" w:rsidP="00004E6C">
      <w:pPr>
        <w:rPr>
          <w:rFonts w:ascii="Neue DIN Light" w:hAnsi="Neue DIN Light" w:cs="Arial"/>
          <w:szCs w:val="20"/>
        </w:rPr>
      </w:pPr>
    </w:p>
    <w:p w14:paraId="71E021D6" w14:textId="3E7F0761" w:rsidR="00004E6C" w:rsidRPr="00004E6C" w:rsidRDefault="00004E6C" w:rsidP="00004E6C">
      <w:pPr>
        <w:tabs>
          <w:tab w:val="left" w:pos="448"/>
        </w:tabs>
        <w:rPr>
          <w:rFonts w:ascii="Neue DIN Light" w:hAnsi="Neue DIN Light" w:cs="Arial"/>
          <w:szCs w:val="20"/>
        </w:rPr>
      </w:pPr>
      <w:r>
        <w:rPr>
          <w:rFonts w:ascii="Neue DIN Light" w:hAnsi="Neue DIN Light" w:cs="Arial"/>
          <w:szCs w:val="20"/>
        </w:rPr>
        <w:tab/>
      </w:r>
    </w:p>
    <w:p w14:paraId="5E74E124" w14:textId="77777777" w:rsidR="00CB0B56" w:rsidRPr="00004E6C" w:rsidRDefault="00CB0B56">
      <w:pPr>
        <w:tabs>
          <w:tab w:val="left" w:pos="448"/>
        </w:tabs>
        <w:rPr>
          <w:rFonts w:ascii="Neue DIN Light" w:hAnsi="Neue DIN Light" w:cs="Arial"/>
          <w:szCs w:val="20"/>
        </w:rPr>
      </w:pPr>
    </w:p>
    <w:sectPr w:rsidR="00CB0B56" w:rsidRPr="00004E6C" w:rsidSect="00B41562">
      <w:headerReference w:type="first" r:id="rId7"/>
      <w:footerReference w:type="first" r:id="rId8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9894" w14:textId="77777777" w:rsidR="00C23A16" w:rsidRDefault="00C23A16" w:rsidP="00E40031">
      <w:pPr>
        <w:spacing w:line="240" w:lineRule="auto"/>
      </w:pPr>
      <w:r>
        <w:separator/>
      </w:r>
    </w:p>
  </w:endnote>
  <w:endnote w:type="continuationSeparator" w:id="0">
    <w:p w14:paraId="1E920CFD" w14:textId="77777777" w:rsidR="00C23A16" w:rsidRDefault="00C23A16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53ED7049" w:rsidR="00A654F3" w:rsidRDefault="00531AB4" w:rsidP="00E148E0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1B7E27F" wp14:editId="012CF990">
              <wp:simplePos x="0" y="0"/>
              <wp:positionH relativeFrom="column">
                <wp:posOffset>4332605</wp:posOffset>
              </wp:positionH>
              <wp:positionV relativeFrom="paragraph">
                <wp:posOffset>-972185</wp:posOffset>
              </wp:positionV>
              <wp:extent cx="1262380" cy="1118235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118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CC376C" w14:textId="77777777" w:rsidR="00E148E0" w:rsidRDefault="00E148E0" w:rsidP="00531AB4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4477038D" w14:textId="0EABE54E" w:rsidR="00E148E0" w:rsidRPr="00F354E8" w:rsidRDefault="00E148E0" w:rsidP="00531AB4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9E0855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24CFFF7B" w14:textId="77777777" w:rsidR="00E148E0" w:rsidRPr="00F354E8" w:rsidRDefault="00E148E0" w:rsidP="00531AB4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B7E27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41.15pt;margin-top:-76.55pt;width:99.4pt;height:88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" filled="f" stroked="f" strokeweight=".5pt">
              <v:textbox>
                <w:txbxContent>
                  <w:p w14:paraId="5BCC376C" w14:textId="77777777" w:rsidR="00E148E0" w:rsidRDefault="00E148E0" w:rsidP="00531AB4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4477038D" w14:textId="0EABE54E" w:rsidR="00E148E0" w:rsidRPr="00F354E8" w:rsidRDefault="00E148E0" w:rsidP="00531AB4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9E0855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24CFFF7B" w14:textId="77777777" w:rsidR="00E148E0" w:rsidRPr="00F354E8" w:rsidRDefault="00E148E0" w:rsidP="00531AB4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</w:txbxContent>
              </v:textbox>
            </v:shape>
          </w:pict>
        </mc:Fallback>
      </mc:AlternateContent>
    </w:r>
    <w:r w:rsidR="00CB0B56"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907A581" wp14:editId="197D3850">
              <wp:simplePos x="0" y="0"/>
              <wp:positionH relativeFrom="column">
                <wp:posOffset>2891155</wp:posOffset>
              </wp:positionH>
              <wp:positionV relativeFrom="paragraph">
                <wp:posOffset>-974725</wp:posOffset>
              </wp:positionV>
              <wp:extent cx="1216025" cy="1320165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6025" cy="13201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D924FD" w14:textId="77777777" w:rsidR="005F5E28" w:rsidRPr="005F5E28" w:rsidRDefault="00E148E0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5F5E28"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Via </w:t>
                          </w:r>
                          <w:proofErr w:type="spellStart"/>
                          <w:r w:rsidR="005F5E28"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Forch</w:t>
                          </w:r>
                          <w:proofErr w:type="spellEnd"/>
                          <w:r w:rsidR="005F5E28"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27</w:t>
                          </w:r>
                        </w:p>
                        <w:p w14:paraId="756CBCD9" w14:textId="77777777" w:rsidR="005F5E28" w:rsidRPr="005F5E28" w:rsidRDefault="005F5E28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39040 Varna (BZ)</w:t>
                          </w:r>
                        </w:p>
                        <w:p w14:paraId="6775998C" w14:textId="77777777" w:rsidR="005F5E28" w:rsidRDefault="005F5E28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371B3BA3" w14:textId="257DD588" w:rsidR="00E148E0" w:rsidRPr="0073672E" w:rsidRDefault="00E148E0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EA61E6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0472 941 480</w:t>
                          </w:r>
                        </w:p>
                        <w:p w14:paraId="2ACBAF3D" w14:textId="77777777" w:rsidR="00E148E0" w:rsidRDefault="00E148E0" w:rsidP="00CB0B56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630E7486" w14:textId="77777777" w:rsidR="00E148E0" w:rsidRDefault="00E148E0" w:rsidP="00CB0B56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3C992FD1" w14:textId="77777777" w:rsidR="00E148E0" w:rsidRPr="00DA46FF" w:rsidRDefault="00E148E0" w:rsidP="00CB0B56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07A581" id="_x0000_s1027" type="#_x0000_t202" style="position:absolute;left:0;text-align:left;margin-left:227.65pt;margin-top:-76.75pt;width:95.75pt;height:103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" filled="f" stroked="f" strokeweight=".5pt">
              <v:textbox>
                <w:txbxContent>
                  <w:p w14:paraId="10D924FD" w14:textId="77777777" w:rsidR="005F5E28" w:rsidRPr="005F5E28" w:rsidRDefault="00E148E0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5F5E28"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Via </w:t>
                    </w:r>
                    <w:proofErr w:type="spellStart"/>
                    <w:r w:rsidR="005F5E28"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>Forch</w:t>
                    </w:r>
                    <w:proofErr w:type="spellEnd"/>
                    <w:r w:rsidR="005F5E28"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27</w:t>
                    </w:r>
                  </w:p>
                  <w:p w14:paraId="756CBCD9" w14:textId="77777777" w:rsidR="005F5E28" w:rsidRPr="005F5E28" w:rsidRDefault="005F5E28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>39040 Varna (BZ)</w:t>
                    </w:r>
                  </w:p>
                  <w:p w14:paraId="6775998C" w14:textId="77777777" w:rsidR="005F5E28" w:rsidRDefault="005F5E28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</w:p>
                  <w:p w14:paraId="371B3BA3" w14:textId="257DD588" w:rsidR="00E148E0" w:rsidRPr="0073672E" w:rsidRDefault="00E148E0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EA61E6">
                      <w:rPr>
                        <w:rFonts w:ascii="Neue DIN Light" w:hAnsi="Neue DIN Light"/>
                        <w:sz w:val="16"/>
                        <w:szCs w:val="16"/>
                      </w:rPr>
                      <w:t>0472 941 480</w:t>
                    </w:r>
                  </w:p>
                  <w:p w14:paraId="2ACBAF3D" w14:textId="77777777" w:rsidR="00E148E0" w:rsidRDefault="00E148E0" w:rsidP="00CB0B56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630E7486" w14:textId="77777777" w:rsidR="00E148E0" w:rsidRDefault="00E148E0" w:rsidP="00CB0B56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3C992FD1" w14:textId="77777777" w:rsidR="00E148E0" w:rsidRPr="00DA46FF" w:rsidRDefault="00E148E0" w:rsidP="00CB0B56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CB0B56"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3A6DA40" wp14:editId="015AFD9E">
              <wp:simplePos x="0" y="0"/>
              <wp:positionH relativeFrom="column">
                <wp:posOffset>1370965</wp:posOffset>
              </wp:positionH>
              <wp:positionV relativeFrom="paragraph">
                <wp:posOffset>-971239</wp:posOffset>
              </wp:positionV>
              <wp:extent cx="1254760" cy="1114533"/>
              <wp:effectExtent l="0" t="0" r="0" b="0"/>
              <wp:wrapNone/>
              <wp:docPr id="945452321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4760" cy="11145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0B7818" w14:textId="03D7F3AD" w:rsidR="00E148E0" w:rsidRDefault="00E148E0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 AG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Handelskammer: </w:t>
                          </w:r>
                          <w:r w:rsidRPr="00310359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br/>
                            <w:t>BZ – 18108</w:t>
                          </w:r>
                          <w:r w:rsidR="009E0855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5B0AE5D7" w14:textId="77777777" w:rsidR="00E148E0" w:rsidRDefault="00E148E0" w:rsidP="00CB0B56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UID</w:t>
                          </w:r>
                          <w:proofErr w:type="spellEnd"/>
                          <w:r w:rsidRPr="00246143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: 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41 0211</w:t>
                          </w:r>
                        </w:p>
                        <w:p w14:paraId="4C2060FE" w14:textId="77777777" w:rsidR="00E148E0" w:rsidRPr="00DA46FF" w:rsidRDefault="00E148E0" w:rsidP="00CB0B56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A6DA40" id="_x0000_s1028" type="#_x0000_t202" style="position:absolute;left:0;text-align:left;margin-left:107.95pt;margin-top:-76.5pt;width:98.8pt;height:8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" filled="f" stroked="f" strokeweight=".5pt">
              <v:textbox>
                <w:txbxContent>
                  <w:p w14:paraId="280B7818" w14:textId="03D7F3AD" w:rsidR="00E148E0" w:rsidRDefault="00E148E0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 AG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Handelskammer: </w:t>
                    </w:r>
                    <w:r w:rsidRPr="00310359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br/>
                      <w:t>BZ – 18108</w:t>
                    </w:r>
                    <w:r w:rsidR="009E0855">
                      <w:rPr>
                        <w:rFonts w:ascii="Neue DIN Light" w:hAnsi="Neue DIN Light"/>
                        <w:sz w:val="16"/>
                        <w:szCs w:val="16"/>
                      </w:rPr>
                      <w:t>1</w:t>
                    </w:r>
                  </w:p>
                  <w:p w14:paraId="5B0AE5D7" w14:textId="77777777" w:rsidR="00E148E0" w:rsidRDefault="00E148E0" w:rsidP="00CB0B56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proofErr w:type="spellStart"/>
                    <w:r w:rsidRPr="00246143">
                      <w:rPr>
                        <w:rFonts w:ascii="Neue DIN Light" w:hAnsi="Neue DIN Light"/>
                        <w:sz w:val="16"/>
                        <w:szCs w:val="16"/>
                      </w:rPr>
                      <w:t>UID</w:t>
                    </w:r>
                    <w:proofErr w:type="spellEnd"/>
                    <w:r w:rsidRPr="00246143">
                      <w:rPr>
                        <w:rFonts w:ascii="Neue DIN Light" w:hAnsi="Neue DIN Light"/>
                        <w:sz w:val="16"/>
                        <w:szCs w:val="16"/>
                      </w:rPr>
                      <w:t>: 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41 0211</w:t>
                    </w:r>
                  </w:p>
                  <w:p w14:paraId="4C2060FE" w14:textId="77777777" w:rsidR="00E148E0" w:rsidRPr="00DA46FF" w:rsidRDefault="00E148E0" w:rsidP="00CB0B56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CB0B56"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41F68D" wp14:editId="78266EC3">
              <wp:simplePos x="0" y="0"/>
              <wp:positionH relativeFrom="column">
                <wp:posOffset>838</wp:posOffset>
              </wp:positionH>
              <wp:positionV relativeFrom="page">
                <wp:posOffset>9115083</wp:posOffset>
              </wp:positionV>
              <wp:extent cx="1222979" cy="1155600"/>
              <wp:effectExtent l="0" t="0" r="0" b="0"/>
              <wp:wrapNone/>
              <wp:docPr id="1773906787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2979" cy="1155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3FC680" w14:textId="46451503" w:rsidR="005F5E28" w:rsidRPr="005F5E28" w:rsidRDefault="00E148E0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 AG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proofErr w:type="spellStart"/>
                          <w:r w:rsidR="005F5E28"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Forch</w:t>
                          </w:r>
                          <w:proofErr w:type="spellEnd"/>
                          <w:r w:rsidR="005F5E28"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-Straße 27</w:t>
                          </w:r>
                        </w:p>
                        <w:p w14:paraId="54AEF092" w14:textId="77777777" w:rsidR="005F5E28" w:rsidRPr="005F5E28" w:rsidRDefault="005F5E28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39040 </w:t>
                          </w:r>
                          <w:proofErr w:type="spellStart"/>
                          <w:r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Vahrn</w:t>
                          </w:r>
                          <w:proofErr w:type="spellEnd"/>
                          <w:r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(BZ)</w:t>
                          </w:r>
                        </w:p>
                        <w:p w14:paraId="3B671156" w14:textId="77777777" w:rsidR="00004E6C" w:rsidRDefault="005F5E28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5F5E28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Italien</w:t>
                          </w:r>
                        </w:p>
                        <w:p w14:paraId="7A91F4DF" w14:textId="6D9655D0" w:rsidR="00E148E0" w:rsidRPr="0073672E" w:rsidRDefault="00E148E0" w:rsidP="00CB0B56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EA61E6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0472 941 480</w:t>
                          </w:r>
                        </w:p>
                        <w:p w14:paraId="4C6BFCEE" w14:textId="77777777" w:rsidR="00E148E0" w:rsidRDefault="00E148E0" w:rsidP="00CB0B56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65D32248" w14:textId="77777777" w:rsidR="00E148E0" w:rsidRDefault="00E148E0" w:rsidP="00CB0B56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info@innerhofer.it     </w:t>
                          </w:r>
                        </w:p>
                        <w:p w14:paraId="6FD70C9B" w14:textId="542085BB" w:rsidR="00E148E0" w:rsidRPr="00DA46FF" w:rsidRDefault="00CB0B56" w:rsidP="00E148E0">
                          <w:pPr>
                            <w:tabs>
                              <w:tab w:val="left" w:pos="0"/>
                            </w:tabs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41F68D" id="_x0000_s1029" type="#_x0000_t202" style="position:absolute;left:0;text-align:left;margin-left:.05pt;margin-top:717.7pt;width:96.3pt;height:9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" filled="f" stroked="f" strokeweight=".5pt">
              <v:textbox inset="0">
                <w:txbxContent>
                  <w:p w14:paraId="273FC680" w14:textId="46451503" w:rsidR="005F5E28" w:rsidRPr="005F5E28" w:rsidRDefault="00E148E0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 AG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proofErr w:type="spellStart"/>
                    <w:r w:rsidR="005F5E28"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>Forch</w:t>
                    </w:r>
                    <w:proofErr w:type="spellEnd"/>
                    <w:r w:rsidR="005F5E28"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>-Straße 27</w:t>
                    </w:r>
                  </w:p>
                  <w:p w14:paraId="54AEF092" w14:textId="77777777" w:rsidR="005F5E28" w:rsidRPr="005F5E28" w:rsidRDefault="005F5E28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39040 </w:t>
                    </w:r>
                    <w:proofErr w:type="spellStart"/>
                    <w:r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>Vahrn</w:t>
                    </w:r>
                    <w:proofErr w:type="spellEnd"/>
                    <w:r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(BZ)</w:t>
                    </w:r>
                  </w:p>
                  <w:p w14:paraId="3B671156" w14:textId="77777777" w:rsidR="00004E6C" w:rsidRDefault="005F5E28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5F5E28">
                      <w:rPr>
                        <w:rFonts w:ascii="Neue DIN Light" w:hAnsi="Neue DIN Light"/>
                        <w:sz w:val="16"/>
                        <w:szCs w:val="16"/>
                      </w:rPr>
                      <w:t>Italien</w:t>
                    </w:r>
                  </w:p>
                  <w:p w14:paraId="7A91F4DF" w14:textId="6D9655D0" w:rsidR="00E148E0" w:rsidRPr="0073672E" w:rsidRDefault="00E148E0" w:rsidP="00CB0B56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EA61E6">
                      <w:rPr>
                        <w:rFonts w:ascii="Neue DIN Light" w:hAnsi="Neue DIN Light"/>
                        <w:sz w:val="16"/>
                        <w:szCs w:val="16"/>
                      </w:rPr>
                      <w:t>0472 941 480</w:t>
                    </w:r>
                  </w:p>
                  <w:p w14:paraId="4C6BFCEE" w14:textId="77777777" w:rsidR="00E148E0" w:rsidRDefault="00E148E0" w:rsidP="00CB0B56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65D32248" w14:textId="77777777" w:rsidR="00E148E0" w:rsidRDefault="00E148E0" w:rsidP="00CB0B56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info@innerhofer.it     </w:t>
                    </w:r>
                  </w:p>
                  <w:p w14:paraId="6FD70C9B" w14:textId="542085BB" w:rsidR="00E148E0" w:rsidRPr="00DA46FF" w:rsidRDefault="00CB0B56" w:rsidP="00E148E0">
                    <w:pPr>
                      <w:tabs>
                        <w:tab w:val="left" w:pos="0"/>
                      </w:tabs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B871E" w14:textId="77777777" w:rsidR="00C23A16" w:rsidRDefault="00C23A16" w:rsidP="00E40031">
      <w:pPr>
        <w:spacing w:line="240" w:lineRule="auto"/>
      </w:pPr>
      <w:r>
        <w:separator/>
      </w:r>
    </w:p>
  </w:footnote>
  <w:footnote w:type="continuationSeparator" w:id="0">
    <w:p w14:paraId="20A7EB84" w14:textId="77777777" w:rsidR="00C23A16" w:rsidRDefault="00C23A16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1566D79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3796C63F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65225CF7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53B1891A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32C9A880" w:rsidR="00F77346" w:rsidRDefault="00F77346">
    <w:pPr>
      <w:pStyle w:val="Kopfzeile"/>
    </w:pPr>
  </w:p>
  <w:p w14:paraId="43210D94" w14:textId="30A9F286" w:rsidR="00B77AF9" w:rsidRDefault="00B77AF9">
    <w:pPr>
      <w:pStyle w:val="Kopfzeile"/>
    </w:pPr>
  </w:p>
  <w:p w14:paraId="7322F45A" w14:textId="1134087E" w:rsidR="00F77346" w:rsidRDefault="00F77346" w:rsidP="00B77AF9">
    <w:pPr>
      <w:pStyle w:val="Kopfzeile"/>
      <w:tabs>
        <w:tab w:val="clear" w:pos="9072"/>
      </w:tabs>
    </w:pPr>
  </w:p>
  <w:p w14:paraId="1087AE69" w14:textId="2716989F" w:rsidR="00E148E0" w:rsidRDefault="003534EB" w:rsidP="005F5E28">
    <w:pPr>
      <w:tabs>
        <w:tab w:val="left" w:pos="9072"/>
      </w:tabs>
      <w:ind w:right="-851"/>
      <w:rPr>
        <w:rFonts w:ascii="Neue DIN Light" w:hAnsi="Neue DIN Light"/>
        <w:sz w:val="16"/>
        <w:szCs w:val="16"/>
      </w:rPr>
    </w:pPr>
    <w:r>
      <w:rPr>
        <w:rFonts w:ascii="Neue DIN SemiWide SemiBold" w:hAnsi="Neue DIN SemiWide SemiBold"/>
        <w:b/>
        <w:bCs/>
        <w:sz w:val="16"/>
        <w:szCs w:val="16"/>
      </w:rPr>
      <w:t xml:space="preserve"> </w:t>
    </w:r>
  </w:p>
  <w:p w14:paraId="7DAB4BA7" w14:textId="1438A0D5" w:rsidR="00E148E0" w:rsidRPr="005F5E28" w:rsidRDefault="003534EB" w:rsidP="005F5E28">
    <w:pPr>
      <w:tabs>
        <w:tab w:val="left" w:pos="9072"/>
      </w:tabs>
      <w:ind w:right="-851"/>
      <w:jc w:val="left"/>
      <w:rPr>
        <w:rFonts w:ascii="Neue DIN Light" w:hAnsi="Neue DIN Light"/>
        <w:sz w:val="16"/>
        <w:szCs w:val="16"/>
      </w:rPr>
    </w:pPr>
    <w:r>
      <w:rPr>
        <w:rFonts w:ascii="Neue DIN SemiWide SemiBold" w:hAnsi="Neue DIN SemiWide SemiBold"/>
        <w:b/>
        <w:bCs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24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04E6C"/>
    <w:rsid w:val="000329E1"/>
    <w:rsid w:val="00035C6A"/>
    <w:rsid w:val="0004000E"/>
    <w:rsid w:val="00044E57"/>
    <w:rsid w:val="00047215"/>
    <w:rsid w:val="0005367F"/>
    <w:rsid w:val="00067003"/>
    <w:rsid w:val="00074A7C"/>
    <w:rsid w:val="000B0371"/>
    <w:rsid w:val="0014017E"/>
    <w:rsid w:val="00186271"/>
    <w:rsid w:val="001D751A"/>
    <w:rsid w:val="001D7CA7"/>
    <w:rsid w:val="00215454"/>
    <w:rsid w:val="00225FA8"/>
    <w:rsid w:val="00233F39"/>
    <w:rsid w:val="00246143"/>
    <w:rsid w:val="002672AC"/>
    <w:rsid w:val="002D6E67"/>
    <w:rsid w:val="00335827"/>
    <w:rsid w:val="003534EB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2312A"/>
    <w:rsid w:val="00465F1A"/>
    <w:rsid w:val="004728FA"/>
    <w:rsid w:val="00477F60"/>
    <w:rsid w:val="004875ED"/>
    <w:rsid w:val="004A03AC"/>
    <w:rsid w:val="004A4948"/>
    <w:rsid w:val="004B5E19"/>
    <w:rsid w:val="004E1CD4"/>
    <w:rsid w:val="0051310A"/>
    <w:rsid w:val="00517661"/>
    <w:rsid w:val="00531AB4"/>
    <w:rsid w:val="00537AB4"/>
    <w:rsid w:val="005614D0"/>
    <w:rsid w:val="0056580D"/>
    <w:rsid w:val="005718ED"/>
    <w:rsid w:val="005A52E6"/>
    <w:rsid w:val="005F1776"/>
    <w:rsid w:val="005F5E28"/>
    <w:rsid w:val="00611CAD"/>
    <w:rsid w:val="006C642E"/>
    <w:rsid w:val="006D6D17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601F"/>
    <w:rsid w:val="00830AB6"/>
    <w:rsid w:val="00851E3F"/>
    <w:rsid w:val="008604EA"/>
    <w:rsid w:val="00864C1C"/>
    <w:rsid w:val="008D2C60"/>
    <w:rsid w:val="008F64CB"/>
    <w:rsid w:val="009051D1"/>
    <w:rsid w:val="0099475B"/>
    <w:rsid w:val="00996D44"/>
    <w:rsid w:val="009B3A34"/>
    <w:rsid w:val="009B7E7F"/>
    <w:rsid w:val="009D2CC1"/>
    <w:rsid w:val="009E0855"/>
    <w:rsid w:val="00A15DB7"/>
    <w:rsid w:val="00A315AE"/>
    <w:rsid w:val="00A53C3D"/>
    <w:rsid w:val="00A654F3"/>
    <w:rsid w:val="00A70F81"/>
    <w:rsid w:val="00A87744"/>
    <w:rsid w:val="00AE2DE3"/>
    <w:rsid w:val="00AE4648"/>
    <w:rsid w:val="00B41562"/>
    <w:rsid w:val="00B5059B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23A16"/>
    <w:rsid w:val="00C30DD3"/>
    <w:rsid w:val="00C47E6C"/>
    <w:rsid w:val="00C534F4"/>
    <w:rsid w:val="00C85CBF"/>
    <w:rsid w:val="00C93E0B"/>
    <w:rsid w:val="00CB0B56"/>
    <w:rsid w:val="00CC4019"/>
    <w:rsid w:val="00CC6A32"/>
    <w:rsid w:val="00CC781A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E10A97"/>
    <w:rsid w:val="00E148E0"/>
    <w:rsid w:val="00E16E64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31432"/>
    <w:rsid w:val="00F77346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2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7</cp:revision>
  <cp:lastPrinted>2025-12-15T13:54:00Z</cp:lastPrinted>
  <dcterms:created xsi:type="dcterms:W3CDTF">2025-12-15T13:58:00Z</dcterms:created>
  <dcterms:modified xsi:type="dcterms:W3CDTF">2026-03-19T13:36:00Z</dcterms:modified>
</cp:coreProperties>
</file>