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E3B1C" w14:textId="77777777" w:rsidR="00C30DD3" w:rsidRPr="00A654F3" w:rsidRDefault="00C30DD3" w:rsidP="00C30DD3">
      <w:pPr>
        <w:spacing w:line="270" w:lineRule="exact"/>
        <w:rPr>
          <w:rFonts w:ascii="Neue DIN Light" w:hAnsi="Neue DIN Light" w:cs="Arial"/>
          <w:szCs w:val="20"/>
          <w:lang w:val="de-AT"/>
        </w:rPr>
      </w:pPr>
    </w:p>
    <w:tbl>
      <w:tblPr>
        <w:tblStyle w:val="Tabellenraster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</w:tblGrid>
      <w:tr w:rsidR="00B77AF9" w14:paraId="1118988E" w14:textId="77777777" w:rsidTr="00B41562">
        <w:trPr>
          <w:trHeight w:val="1045"/>
          <w:jc w:val="right"/>
        </w:trPr>
        <w:tc>
          <w:tcPr>
            <w:tcW w:w="4799" w:type="dxa"/>
          </w:tcPr>
          <w:p w14:paraId="5CA33755" w14:textId="77777777" w:rsidR="00B77AF9" w:rsidRPr="00B77AF9" w:rsidRDefault="00B77AF9" w:rsidP="00B5059B">
            <w:pPr>
              <w:pStyle w:val="RecipientAddress"/>
              <w:spacing w:before="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Max Mustermann</w:t>
            </w: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br/>
              <w:t>Musterstraße 123</w:t>
            </w:r>
          </w:p>
          <w:p w14:paraId="797A4D2C" w14:textId="15D798D7" w:rsidR="00B77AF9" w:rsidRDefault="00B41562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456</w:t>
            </w:r>
            <w:r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 xml:space="preserve">78 </w:t>
            </w:r>
            <w:r w:rsidR="00B77AF9"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Musterstadt</w:t>
            </w:r>
          </w:p>
          <w:p w14:paraId="7C811A84" w14:textId="77777777" w:rsidR="00335827" w:rsidRDefault="00335827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</w:p>
          <w:p w14:paraId="6440480A" w14:textId="1AB2F206" w:rsidR="00B77AF9" w:rsidRPr="00B77AF9" w:rsidRDefault="00B77AF9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</w:p>
        </w:tc>
      </w:tr>
    </w:tbl>
    <w:p w14:paraId="41338E2B" w14:textId="3B7396AF" w:rsidR="000B0371" w:rsidRPr="00A654F3" w:rsidRDefault="000B0371" w:rsidP="000B0371">
      <w:pPr>
        <w:spacing w:line="270" w:lineRule="exact"/>
        <w:rPr>
          <w:rFonts w:ascii="Neue DIN SemiWide SemiBold" w:hAnsi="Neue DIN SemiWide SemiBold" w:cs="Arial"/>
          <w:b/>
          <w:bCs/>
          <w:sz w:val="24"/>
          <w:szCs w:val="24"/>
          <w:lang w:val="de-AT"/>
        </w:rPr>
      </w:pPr>
      <w:r w:rsidRPr="00A654F3">
        <w:rPr>
          <w:rFonts w:ascii="Neue DIN SemiWide SemiBold" w:hAnsi="Neue DIN SemiWide SemiBold" w:cs="Arial"/>
          <w:b/>
          <w:bCs/>
          <w:sz w:val="24"/>
          <w:szCs w:val="24"/>
          <w:lang w:val="de-AT"/>
        </w:rPr>
        <w:t>Betreffzeile</w:t>
      </w:r>
    </w:p>
    <w:p w14:paraId="71E1CDD4" w14:textId="65177DA0" w:rsidR="000B0371" w:rsidRPr="00DA46FF" w:rsidRDefault="00DA46FF" w:rsidP="00DA46FF">
      <w:pPr>
        <w:spacing w:line="270" w:lineRule="exact"/>
        <w:jc w:val="right"/>
        <w:rPr>
          <w:rFonts w:ascii="Neue DIN Light" w:hAnsi="Neue DIN Light" w:cs="Arial"/>
          <w:szCs w:val="20"/>
          <w:lang w:val="de-AT"/>
        </w:rPr>
      </w:pPr>
      <w:proofErr w:type="spellStart"/>
      <w:r w:rsidRPr="00DA46FF">
        <w:rPr>
          <w:rFonts w:ascii="Neue DIN Light" w:hAnsi="Neue DIN Light" w:cs="Arial"/>
          <w:szCs w:val="20"/>
          <w:lang w:val="de-AT"/>
        </w:rPr>
        <w:t>TT.MM.JJJJ</w:t>
      </w:r>
      <w:proofErr w:type="spellEnd"/>
    </w:p>
    <w:p w14:paraId="7EA21F6B" w14:textId="4BF56A79" w:rsidR="000B0371" w:rsidRDefault="000B0371" w:rsidP="000B0371">
      <w:pPr>
        <w:spacing w:line="270" w:lineRule="exact"/>
        <w:rPr>
          <w:rFonts w:ascii="Neue DIN Light" w:hAnsi="Neue DIN Light" w:cs="Arial"/>
          <w:szCs w:val="20"/>
          <w:lang w:val="de-AT"/>
        </w:rPr>
      </w:pPr>
      <w:r w:rsidRPr="00A654F3">
        <w:rPr>
          <w:rFonts w:ascii="Neue DIN Light" w:hAnsi="Neue DIN Light" w:cs="Arial"/>
          <w:szCs w:val="20"/>
          <w:lang w:val="de-AT"/>
        </w:rPr>
        <w:t>Sehr geehrt</w:t>
      </w:r>
      <w:r w:rsidR="00A53C3D" w:rsidRPr="00A654F3">
        <w:rPr>
          <w:rFonts w:ascii="Neue DIN Light" w:hAnsi="Neue DIN Light" w:cs="Arial"/>
          <w:szCs w:val="20"/>
          <w:lang w:val="de-AT"/>
        </w:rPr>
        <w:t>er Herr Mustermann,</w:t>
      </w:r>
    </w:p>
    <w:p w14:paraId="2A67511D" w14:textId="77777777" w:rsidR="00C30DD3" w:rsidRPr="00A654F3" w:rsidRDefault="00C30DD3" w:rsidP="000B0371">
      <w:pPr>
        <w:spacing w:line="270" w:lineRule="exact"/>
        <w:rPr>
          <w:rFonts w:ascii="Neue DIN Light" w:hAnsi="Neue DIN Light" w:cs="Arial"/>
          <w:szCs w:val="20"/>
          <w:lang w:val="de-AT"/>
        </w:rPr>
      </w:pPr>
    </w:p>
    <w:p w14:paraId="3235629B" w14:textId="77777777" w:rsidR="00A53C3D" w:rsidRPr="00A654F3" w:rsidRDefault="00A53C3D" w:rsidP="000B0371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Excepteur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sint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occaecat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cupidatat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proident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sunt in culpa qui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officia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deserunt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mollit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id est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</w:p>
    <w:p w14:paraId="45F97303" w14:textId="77777777" w:rsidR="00A53C3D" w:rsidRPr="00A654F3" w:rsidRDefault="00A53C3D" w:rsidP="000B0371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086F9482" w14:textId="4DDBFC7B" w:rsidR="000B0371" w:rsidRPr="00A654F3" w:rsidRDefault="00A53C3D" w:rsidP="000B0371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Excepteur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sint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occaecat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cupidatat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proident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sunt in culpa qui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officia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deserunt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mollit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id est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>.</w:t>
      </w:r>
    </w:p>
    <w:p w14:paraId="1734D2B6" w14:textId="77777777" w:rsidR="00A53C3D" w:rsidRPr="00A654F3" w:rsidRDefault="00A53C3D" w:rsidP="000B0371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28AE3383" w14:textId="0E4CCBF6" w:rsidR="000B0371" w:rsidRPr="00A654F3" w:rsidRDefault="00A53C3D" w:rsidP="000B0371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</w:p>
    <w:p w14:paraId="20A299B3" w14:textId="77777777" w:rsidR="00A53C3D" w:rsidRPr="00A654F3" w:rsidRDefault="00A53C3D" w:rsidP="000B0371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2B9C8BE5" w14:textId="77777777" w:rsidR="00A53C3D" w:rsidRPr="00A654F3" w:rsidRDefault="00A53C3D" w:rsidP="000B0371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52BBF886" w14:textId="0E394F62" w:rsidR="000B0371" w:rsidRPr="00A654F3" w:rsidRDefault="000B0371" w:rsidP="000B0371">
      <w:pPr>
        <w:spacing w:line="270" w:lineRule="exact"/>
        <w:rPr>
          <w:rFonts w:ascii="Neue DIN Light" w:hAnsi="Neue DIN Light" w:cs="Arial"/>
          <w:szCs w:val="20"/>
        </w:rPr>
      </w:pPr>
      <w:r w:rsidRPr="00A654F3">
        <w:rPr>
          <w:rFonts w:ascii="Neue DIN Light" w:hAnsi="Neue DIN Light" w:cs="Arial"/>
          <w:szCs w:val="20"/>
        </w:rPr>
        <w:t>Mit den besten Grüße</w:t>
      </w:r>
      <w:r w:rsidR="00A53C3D" w:rsidRPr="00A654F3">
        <w:rPr>
          <w:rFonts w:ascii="Neue DIN Light" w:hAnsi="Neue DIN Light" w:cs="Arial"/>
          <w:szCs w:val="20"/>
        </w:rPr>
        <w:t>n,</w:t>
      </w:r>
    </w:p>
    <w:p w14:paraId="1971ECAE" w14:textId="68ABA274" w:rsidR="007E0EBA" w:rsidRPr="00A654F3" w:rsidRDefault="00C47E6C" w:rsidP="00D943EA">
      <w:pPr>
        <w:spacing w:line="270" w:lineRule="exact"/>
        <w:rPr>
          <w:rFonts w:ascii="Neue DIN Light" w:hAnsi="Neue DIN Light" w:cs="Arial"/>
          <w:szCs w:val="20"/>
        </w:rPr>
      </w:pPr>
      <w:r w:rsidRPr="00A654F3">
        <w:rPr>
          <w:rFonts w:ascii="Neue DIN Light" w:hAnsi="Neue DIN Light" w:cs="Arial"/>
          <w:szCs w:val="20"/>
        </w:rPr>
        <w:t>Maria Musterfrau</w:t>
      </w:r>
    </w:p>
    <w:sectPr w:rsidR="007E0EBA" w:rsidRPr="00A654F3" w:rsidSect="00B415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744" w:right="141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3A6F6" w14:textId="77777777" w:rsidR="00F64B0A" w:rsidRDefault="00F64B0A" w:rsidP="00E40031">
      <w:pPr>
        <w:spacing w:line="240" w:lineRule="auto"/>
      </w:pPr>
      <w:r>
        <w:separator/>
      </w:r>
    </w:p>
  </w:endnote>
  <w:endnote w:type="continuationSeparator" w:id="0">
    <w:p w14:paraId="43D9C9D7" w14:textId="77777777" w:rsidR="00F64B0A" w:rsidRDefault="00F64B0A" w:rsidP="00E400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ue DIN Light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ue DIN SemiWide SemiBold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Neue DIN SemiBold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Neue DIN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288D6" w14:textId="77777777" w:rsidR="00AC7180" w:rsidRDefault="00AC718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B0216" w14:textId="77777777" w:rsidR="00AC7180" w:rsidRDefault="00AC718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79375" w14:textId="5BAE045F" w:rsidR="00A654F3" w:rsidRDefault="00024ABC">
    <w:pPr>
      <w:pStyle w:val="Fuzeile"/>
    </w:pPr>
    <w:r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D4A96C8" wp14:editId="787BFEA5">
              <wp:simplePos x="0" y="0"/>
              <wp:positionH relativeFrom="column">
                <wp:posOffset>4345305</wp:posOffset>
              </wp:positionH>
              <wp:positionV relativeFrom="paragraph">
                <wp:posOffset>-974725</wp:posOffset>
              </wp:positionV>
              <wp:extent cx="1369060" cy="1087120"/>
              <wp:effectExtent l="0" t="0" r="0" b="0"/>
              <wp:wrapNone/>
              <wp:docPr id="641721258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69060" cy="10871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9A1BEED" w14:textId="77777777" w:rsidR="00DA46FF" w:rsidRDefault="00DA46FF" w:rsidP="00024ABC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proofErr w:type="spellStart"/>
                          <w:r w:rsidRPr="00A654F3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>Innerhofer</w:t>
                          </w:r>
                          <w:proofErr w:type="spellEnd"/>
                          <w:r w:rsidRPr="00A654F3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 xml:space="preserve"> S.p.A.</w:t>
                          </w:r>
                          <w:r w:rsidRPr="00A654F3">
                            <w:rPr>
                              <w:rFonts w:ascii="Neue DIN" w:hAnsi="Neue DIN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Pr="00A654F3">
                            <w:rPr>
                              <w:rFonts w:ascii="Neue DIN" w:hAnsi="Neue DIN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proofErr w:type="spellStart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Iscrizione</w:t>
                          </w:r>
                          <w:proofErr w:type="spellEnd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registro</w:t>
                          </w:r>
                          <w:proofErr w:type="spellEnd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impresa:</w:t>
                          </w:r>
                        </w:p>
                        <w:p w14:paraId="4D267026" w14:textId="077ECA47" w:rsidR="00DA46FF" w:rsidRPr="00F354E8" w:rsidRDefault="00DA46FF" w:rsidP="00024ABC">
                          <w:pPr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BZ – 18108</w:t>
                          </w:r>
                          <w:r w:rsidR="001E3197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</w:p>
                        <w:p w14:paraId="56A94AC7" w14:textId="77777777" w:rsidR="00DA46FF" w:rsidRPr="00F354E8" w:rsidRDefault="00DA46FF" w:rsidP="00024ABC">
                          <w:pPr>
                            <w:spacing w:line="240" w:lineRule="exact"/>
                            <w:jc w:val="left"/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IVA: </w:t>
                          </w:r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IT 024 73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41 0211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4A96C8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342.15pt;margin-top:-76.75pt;width:107.8pt;height:85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" filled="f" stroked="f" strokeweight=".5pt">
              <v:textbox>
                <w:txbxContent>
                  <w:p w14:paraId="79A1BEED" w14:textId="77777777" w:rsidR="00DA46FF" w:rsidRDefault="00DA46FF" w:rsidP="00024ABC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proofErr w:type="spellStart"/>
                    <w:r w:rsidRPr="00A654F3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  <w:lang w:val="en-US"/>
                      </w:rPr>
                      <w:t>Innerhofer</w:t>
                    </w:r>
                    <w:proofErr w:type="spellEnd"/>
                    <w:r w:rsidRPr="00A654F3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  <w:lang w:val="en-US"/>
                      </w:rPr>
                      <w:t xml:space="preserve"> S.p.A.</w:t>
                    </w:r>
                    <w:r w:rsidRPr="00A654F3">
                      <w:rPr>
                        <w:rFonts w:ascii="Neue DIN" w:hAnsi="Neue DIN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Pr="00A654F3">
                      <w:rPr>
                        <w:rFonts w:ascii="Neue DIN" w:hAnsi="Neue DIN"/>
                        <w:sz w:val="16"/>
                        <w:szCs w:val="16"/>
                        <w:lang w:val="en-US"/>
                      </w:rPr>
                      <w:br/>
                    </w:r>
                    <w:proofErr w:type="spellStart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Iscrizione</w:t>
                    </w:r>
                    <w:proofErr w:type="spellEnd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registro</w:t>
                    </w:r>
                    <w:proofErr w:type="spellEnd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impresa:</w:t>
                    </w:r>
                  </w:p>
                  <w:p w14:paraId="4D267026" w14:textId="077ECA47" w:rsidR="00DA46FF" w:rsidRPr="00F354E8" w:rsidRDefault="00DA46FF" w:rsidP="00024ABC">
                    <w:pPr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BZ – 18108</w:t>
                    </w:r>
                    <w:r w:rsidR="001E3197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1</w:t>
                    </w:r>
                  </w:p>
                  <w:p w14:paraId="56A94AC7" w14:textId="77777777" w:rsidR="00DA46FF" w:rsidRPr="00F354E8" w:rsidRDefault="00DA46FF" w:rsidP="00024ABC">
                    <w:pPr>
                      <w:spacing w:line="240" w:lineRule="exact"/>
                      <w:jc w:val="left"/>
                      <w:rPr>
                        <w:lang w:val="en-US"/>
                      </w:rPr>
                    </w:pP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IVA: </w:t>
                    </w:r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IT 024 73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41 0211</w:t>
                    </w:r>
                  </w:p>
                </w:txbxContent>
              </v:textbox>
            </v:shape>
          </w:pict>
        </mc:Fallback>
      </mc:AlternateContent>
    </w:r>
    <w:r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75F30D3" wp14:editId="422B3635">
              <wp:simplePos x="0" y="0"/>
              <wp:positionH relativeFrom="column">
                <wp:posOffset>1426210</wp:posOffset>
              </wp:positionH>
              <wp:positionV relativeFrom="paragraph">
                <wp:posOffset>-974090</wp:posOffset>
              </wp:positionV>
              <wp:extent cx="1254760" cy="959485"/>
              <wp:effectExtent l="0" t="0" r="0" b="0"/>
              <wp:wrapNone/>
              <wp:docPr id="945452321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4760" cy="9594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B0ADD04" w14:textId="6B932852" w:rsidR="00035C6A" w:rsidRDefault="00035C6A" w:rsidP="00024ABC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A57408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Innerhofer AG</w:t>
                          </w:r>
                          <w:r>
                            <w:rPr>
                              <w:rFonts w:ascii="Neue DIN" w:hAnsi="Neue DIN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Neue DIN" w:hAnsi="Neue DIN"/>
                              <w:sz w:val="16"/>
                              <w:szCs w:val="16"/>
                            </w:rPr>
                            <w:br/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Handelskammer: </w:t>
                          </w:r>
                          <w:r w:rsidRPr="00310359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 </w:t>
                          </w:r>
                          <w:r w:rsidR="00246143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br/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BZ – 18108</w:t>
                          </w:r>
                          <w:r w:rsidR="001E3197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1</w:t>
                          </w:r>
                        </w:p>
                        <w:p w14:paraId="6B616612" w14:textId="579927F3" w:rsidR="00035C6A" w:rsidRDefault="00A654F3" w:rsidP="00024ABC">
                          <w:pPr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246143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UID</w:t>
                          </w:r>
                          <w:proofErr w:type="spellEnd"/>
                          <w:r w:rsidRPr="00246143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: </w:t>
                          </w:r>
                          <w:r w:rsidR="00035C6A" w:rsidRPr="00246143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IT 024 73</w:t>
                          </w:r>
                          <w:r w:rsidR="00246143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 41 0211</w:t>
                          </w:r>
                        </w:p>
                        <w:p w14:paraId="4038EB21" w14:textId="77777777" w:rsidR="00DA46FF" w:rsidRPr="00DA46FF" w:rsidRDefault="00DA46FF" w:rsidP="00024ABC">
                          <w:pPr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5F30D3" id="_x0000_s1027" type="#_x0000_t202" style="position:absolute;left:0;text-align:left;margin-left:112.3pt;margin-top:-76.7pt;width:98.8pt;height:7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" filled="f" stroked="f" strokeweight=".5pt">
              <v:textbox>
                <w:txbxContent>
                  <w:p w14:paraId="5B0ADD04" w14:textId="6B932852" w:rsidR="00035C6A" w:rsidRDefault="00035C6A" w:rsidP="00024ABC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A57408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Innerhofer AG</w:t>
                    </w:r>
                    <w:r>
                      <w:rPr>
                        <w:rFonts w:ascii="Neue DIN" w:hAnsi="Neue DIN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Neue DIN" w:hAnsi="Neue DIN"/>
                        <w:sz w:val="16"/>
                        <w:szCs w:val="16"/>
                      </w:rPr>
                      <w:br/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Handelskammer: </w:t>
                    </w:r>
                    <w:r w:rsidRPr="00310359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 </w:t>
                    </w:r>
                    <w:r w:rsidR="00246143">
                      <w:rPr>
                        <w:rFonts w:ascii="Neue DIN Light" w:hAnsi="Neue DIN Light"/>
                        <w:sz w:val="16"/>
                        <w:szCs w:val="16"/>
                      </w:rPr>
                      <w:br/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</w:rPr>
                      <w:t>BZ – 18108</w:t>
                    </w:r>
                    <w:r w:rsidR="001E3197">
                      <w:rPr>
                        <w:rFonts w:ascii="Neue DIN Light" w:hAnsi="Neue DIN Light"/>
                        <w:sz w:val="16"/>
                        <w:szCs w:val="16"/>
                      </w:rPr>
                      <w:t>1</w:t>
                    </w:r>
                  </w:p>
                  <w:p w14:paraId="6B616612" w14:textId="579927F3" w:rsidR="00035C6A" w:rsidRDefault="00A654F3" w:rsidP="00024ABC">
                    <w:pPr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proofErr w:type="spellStart"/>
                    <w:r w:rsidRPr="00246143">
                      <w:rPr>
                        <w:rFonts w:ascii="Neue DIN Light" w:hAnsi="Neue DIN Light"/>
                        <w:sz w:val="16"/>
                        <w:szCs w:val="16"/>
                      </w:rPr>
                      <w:t>UID</w:t>
                    </w:r>
                    <w:proofErr w:type="spellEnd"/>
                    <w:r w:rsidRPr="00246143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: </w:t>
                    </w:r>
                    <w:r w:rsidR="00035C6A" w:rsidRPr="00246143">
                      <w:rPr>
                        <w:rFonts w:ascii="Neue DIN Light" w:hAnsi="Neue DIN Light"/>
                        <w:sz w:val="16"/>
                        <w:szCs w:val="16"/>
                      </w:rPr>
                      <w:t>IT 024 73</w:t>
                    </w:r>
                    <w:r w:rsidR="00246143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 41 0211</w:t>
                    </w:r>
                  </w:p>
                  <w:p w14:paraId="4038EB21" w14:textId="77777777" w:rsidR="00DA46FF" w:rsidRPr="00DA46FF" w:rsidRDefault="00DA46FF" w:rsidP="00024ABC">
                    <w:pPr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19FE33F" wp14:editId="55E87A5F">
              <wp:simplePos x="0" y="0"/>
              <wp:positionH relativeFrom="column">
                <wp:posOffset>2927350</wp:posOffset>
              </wp:positionH>
              <wp:positionV relativeFrom="paragraph">
                <wp:posOffset>-974725</wp:posOffset>
              </wp:positionV>
              <wp:extent cx="1301115" cy="1299210"/>
              <wp:effectExtent l="0" t="0" r="0" b="0"/>
              <wp:wrapNone/>
              <wp:docPr id="379225403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1115" cy="12992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E50B3EA" w14:textId="77777777" w:rsidR="00DF3515" w:rsidRPr="00DF3515" w:rsidRDefault="008604EA" w:rsidP="00024ABC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A57408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Innerhofer</w:t>
                          </w:r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S.p.A</w:t>
                          </w:r>
                          <w:proofErr w:type="spellEnd"/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ascii="Neue DIN" w:hAnsi="Neue DIN"/>
                              <w:sz w:val="16"/>
                              <w:szCs w:val="16"/>
                            </w:rPr>
                            <w:br/>
                          </w:r>
                          <w:r w:rsidR="00DF3515" w:rsidRPr="00DF3515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Via Max Valier 24</w:t>
                          </w:r>
                        </w:p>
                        <w:p w14:paraId="1912DDC5" w14:textId="77777777" w:rsidR="00DF3515" w:rsidRPr="00DF3515" w:rsidRDefault="00DF3515" w:rsidP="00024ABC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DF3515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39012 Merano (BZ)</w:t>
                          </w:r>
                        </w:p>
                        <w:p w14:paraId="2E748680" w14:textId="77777777" w:rsidR="00DF3515" w:rsidRDefault="00DF3515" w:rsidP="00024ABC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DF3515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Italia</w:t>
                          </w:r>
                        </w:p>
                        <w:p w14:paraId="1D125485" w14:textId="3E71CA8E" w:rsidR="003F53C5" w:rsidRDefault="003F53C5" w:rsidP="00024ABC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8604EA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T +39 0473 272 400</w:t>
                          </w:r>
                        </w:p>
                        <w:p w14:paraId="12A411AF" w14:textId="19CB0883" w:rsidR="008604EA" w:rsidRDefault="008604EA" w:rsidP="00024ABC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www.innerhofer.it   </w:t>
                          </w:r>
                        </w:p>
                        <w:p w14:paraId="3B4725D0" w14:textId="77777777" w:rsidR="008604EA" w:rsidRDefault="008604EA" w:rsidP="00024ABC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info@innerhofer.it</w:t>
                          </w:r>
                        </w:p>
                        <w:p w14:paraId="33828217" w14:textId="77777777" w:rsidR="008604EA" w:rsidRPr="00DA46FF" w:rsidRDefault="008604EA" w:rsidP="00024ABC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9FE33F" id="_x0000_s1028" type="#_x0000_t202" style="position:absolute;left:0;text-align:left;margin-left:230.5pt;margin-top:-76.75pt;width:102.45pt;height:102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" filled="f" stroked="f" strokeweight=".5pt">
              <v:textbox>
                <w:txbxContent>
                  <w:p w14:paraId="1E50B3EA" w14:textId="77777777" w:rsidR="00DF3515" w:rsidRPr="00DF3515" w:rsidRDefault="008604EA" w:rsidP="00024ABC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A57408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Innerhofer</w:t>
                    </w:r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S.p.A</w:t>
                    </w:r>
                    <w:proofErr w:type="spellEnd"/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Neue DIN" w:hAnsi="Neue DIN"/>
                        <w:sz w:val="16"/>
                        <w:szCs w:val="16"/>
                      </w:rPr>
                      <w:br/>
                    </w:r>
                    <w:r w:rsidR="00DF3515" w:rsidRPr="00DF3515">
                      <w:rPr>
                        <w:rFonts w:ascii="Neue DIN Light" w:hAnsi="Neue DIN Light"/>
                        <w:sz w:val="16"/>
                        <w:szCs w:val="16"/>
                      </w:rPr>
                      <w:t>Via Max Valier 24</w:t>
                    </w:r>
                  </w:p>
                  <w:p w14:paraId="1912DDC5" w14:textId="77777777" w:rsidR="00DF3515" w:rsidRPr="00DF3515" w:rsidRDefault="00DF3515" w:rsidP="00024ABC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DF3515">
                      <w:rPr>
                        <w:rFonts w:ascii="Neue DIN Light" w:hAnsi="Neue DIN Light"/>
                        <w:sz w:val="16"/>
                        <w:szCs w:val="16"/>
                      </w:rPr>
                      <w:t>39012 Merano (BZ)</w:t>
                    </w:r>
                  </w:p>
                  <w:p w14:paraId="2E748680" w14:textId="77777777" w:rsidR="00DF3515" w:rsidRDefault="00DF3515" w:rsidP="00024ABC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DF3515">
                      <w:rPr>
                        <w:rFonts w:ascii="Neue DIN Light" w:hAnsi="Neue DIN Light"/>
                        <w:sz w:val="16"/>
                        <w:szCs w:val="16"/>
                      </w:rPr>
                      <w:t>Italia</w:t>
                    </w:r>
                  </w:p>
                  <w:p w14:paraId="1D125485" w14:textId="3E71CA8E" w:rsidR="003F53C5" w:rsidRDefault="003F53C5" w:rsidP="00024ABC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8604EA">
                      <w:rPr>
                        <w:rFonts w:ascii="Neue DIN Light" w:hAnsi="Neue DIN Light"/>
                        <w:sz w:val="16"/>
                        <w:szCs w:val="16"/>
                      </w:rPr>
                      <w:t>T +39 0473 272 400</w:t>
                    </w:r>
                  </w:p>
                  <w:p w14:paraId="12A411AF" w14:textId="19CB0883" w:rsidR="008604EA" w:rsidRDefault="008604EA" w:rsidP="00024ABC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www.innerhofer.it   </w:t>
                    </w:r>
                  </w:p>
                  <w:p w14:paraId="3B4725D0" w14:textId="77777777" w:rsidR="008604EA" w:rsidRDefault="008604EA" w:rsidP="00024ABC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>info@innerhofer.it</w:t>
                    </w:r>
                  </w:p>
                  <w:p w14:paraId="33828217" w14:textId="77777777" w:rsidR="008604EA" w:rsidRPr="00DA46FF" w:rsidRDefault="008604EA" w:rsidP="00024ABC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64014A2" wp14:editId="144364BA">
              <wp:simplePos x="0" y="0"/>
              <wp:positionH relativeFrom="column">
                <wp:posOffset>-81915</wp:posOffset>
              </wp:positionH>
              <wp:positionV relativeFrom="paragraph">
                <wp:posOffset>-974147</wp:posOffset>
              </wp:positionV>
              <wp:extent cx="1339215" cy="1354455"/>
              <wp:effectExtent l="0" t="0" r="0" b="0"/>
              <wp:wrapNone/>
              <wp:docPr id="798305215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9215" cy="1354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F7DDA45" w14:textId="77777777" w:rsidR="00DF3515" w:rsidRPr="00DF3515" w:rsidRDefault="008604EA" w:rsidP="00024ABC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A57408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Innerhofer AG</w:t>
                          </w:r>
                          <w:r>
                            <w:rPr>
                              <w:rFonts w:ascii="Neue DIN" w:hAnsi="Neue DIN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Neue DIN" w:hAnsi="Neue DIN"/>
                              <w:sz w:val="16"/>
                              <w:szCs w:val="16"/>
                            </w:rPr>
                            <w:br/>
                          </w:r>
                          <w:r w:rsidR="00DF3515" w:rsidRPr="00DF3515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Max-Valier-Straße 24</w:t>
                          </w:r>
                        </w:p>
                        <w:p w14:paraId="7A2B75DC" w14:textId="77777777" w:rsidR="00DF3515" w:rsidRPr="00DF3515" w:rsidRDefault="00DF3515" w:rsidP="00024ABC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DF3515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39012 Meran (BZ)</w:t>
                          </w:r>
                        </w:p>
                        <w:p w14:paraId="45F18D60" w14:textId="77777777" w:rsidR="00DF3515" w:rsidRDefault="00DF3515" w:rsidP="00024ABC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DF3515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Italien</w:t>
                          </w:r>
                        </w:p>
                        <w:p w14:paraId="111665BD" w14:textId="18992372" w:rsidR="008604EA" w:rsidRDefault="008604EA" w:rsidP="00024ABC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8604EA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T +39 0473 272 400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br/>
                          </w: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www.innerhofer.it   </w:t>
                          </w:r>
                        </w:p>
                        <w:p w14:paraId="2349C3CD" w14:textId="77777777" w:rsidR="008604EA" w:rsidRDefault="008604EA" w:rsidP="00024ABC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info@innerhofer.it     </w:t>
                          </w:r>
                        </w:p>
                        <w:p w14:paraId="5FE95587" w14:textId="77777777" w:rsidR="008604EA" w:rsidRPr="00DA46FF" w:rsidRDefault="008604EA" w:rsidP="00024ABC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64014A2" id="_x0000_s1029" type="#_x0000_t202" style="position:absolute;left:0;text-align:left;margin-left:-6.45pt;margin-top:-76.7pt;width:105.45pt;height:106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" filled="f" stroked="f" strokeweight=".5pt">
              <v:textbox>
                <w:txbxContent>
                  <w:p w14:paraId="5F7DDA45" w14:textId="77777777" w:rsidR="00DF3515" w:rsidRPr="00DF3515" w:rsidRDefault="008604EA" w:rsidP="00024ABC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A57408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Innerhofer AG</w:t>
                    </w:r>
                    <w:r>
                      <w:rPr>
                        <w:rFonts w:ascii="Neue DIN" w:hAnsi="Neue DIN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Neue DIN" w:hAnsi="Neue DIN"/>
                        <w:sz w:val="16"/>
                        <w:szCs w:val="16"/>
                      </w:rPr>
                      <w:br/>
                    </w:r>
                    <w:r w:rsidR="00DF3515" w:rsidRPr="00DF3515">
                      <w:rPr>
                        <w:rFonts w:ascii="Neue DIN Light" w:hAnsi="Neue DIN Light"/>
                        <w:sz w:val="16"/>
                        <w:szCs w:val="16"/>
                      </w:rPr>
                      <w:t>Max-Valier-Straße 24</w:t>
                    </w:r>
                  </w:p>
                  <w:p w14:paraId="7A2B75DC" w14:textId="77777777" w:rsidR="00DF3515" w:rsidRPr="00DF3515" w:rsidRDefault="00DF3515" w:rsidP="00024ABC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DF3515">
                      <w:rPr>
                        <w:rFonts w:ascii="Neue DIN Light" w:hAnsi="Neue DIN Light"/>
                        <w:sz w:val="16"/>
                        <w:szCs w:val="16"/>
                      </w:rPr>
                      <w:t>39012 Meran (BZ)</w:t>
                    </w:r>
                  </w:p>
                  <w:p w14:paraId="45F18D60" w14:textId="77777777" w:rsidR="00DF3515" w:rsidRDefault="00DF3515" w:rsidP="00024ABC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DF3515">
                      <w:rPr>
                        <w:rFonts w:ascii="Neue DIN Light" w:hAnsi="Neue DIN Light"/>
                        <w:sz w:val="16"/>
                        <w:szCs w:val="16"/>
                      </w:rPr>
                      <w:t>Italien</w:t>
                    </w:r>
                  </w:p>
                  <w:p w14:paraId="111665BD" w14:textId="18992372" w:rsidR="008604EA" w:rsidRDefault="008604EA" w:rsidP="00024ABC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8604EA">
                      <w:rPr>
                        <w:rFonts w:ascii="Neue DIN Light" w:hAnsi="Neue DIN Light"/>
                        <w:sz w:val="16"/>
                        <w:szCs w:val="16"/>
                      </w:rPr>
                      <w:t>T +39 0473 272 400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</w:rPr>
                      <w:br/>
                    </w: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www.innerhofer.it   </w:t>
                    </w:r>
                  </w:p>
                  <w:p w14:paraId="2349C3CD" w14:textId="77777777" w:rsidR="008604EA" w:rsidRDefault="008604EA" w:rsidP="00024ABC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info@innerhofer.it     </w:t>
                    </w:r>
                  </w:p>
                  <w:p w14:paraId="5FE95587" w14:textId="77777777" w:rsidR="008604EA" w:rsidRPr="00DA46FF" w:rsidRDefault="008604EA" w:rsidP="00024ABC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0D96F" w14:textId="77777777" w:rsidR="00F64B0A" w:rsidRDefault="00F64B0A" w:rsidP="00E40031">
      <w:pPr>
        <w:spacing w:line="240" w:lineRule="auto"/>
      </w:pPr>
      <w:r>
        <w:separator/>
      </w:r>
    </w:p>
  </w:footnote>
  <w:footnote w:type="continuationSeparator" w:id="0">
    <w:p w14:paraId="2A03CF8D" w14:textId="77777777" w:rsidR="00F64B0A" w:rsidRDefault="00F64B0A" w:rsidP="00E400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0ADBE" w14:textId="77777777" w:rsidR="00AC7180" w:rsidRDefault="00AC718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DDB94" w14:textId="77777777" w:rsidR="00AC7180" w:rsidRDefault="00AC718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0B398" w14:textId="0A7035B8" w:rsidR="00035C6A" w:rsidRPr="00035C6A" w:rsidRDefault="00035C6A" w:rsidP="00035C6A">
    <w:pPr>
      <w:rPr>
        <w:noProof/>
      </w:rPr>
    </w:pPr>
    <w:r w:rsidRPr="00310359">
      <w:rPr>
        <w:rFonts w:ascii="Neue DIN SemiBold" w:hAnsi="Neue DIN SemiBold"/>
        <w:b/>
        <w:bCs/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3B59AC56" wp14:editId="09C8EA67">
          <wp:simplePos x="0" y="0"/>
          <wp:positionH relativeFrom="column">
            <wp:posOffset>4050417</wp:posOffset>
          </wp:positionH>
          <wp:positionV relativeFrom="paragraph">
            <wp:posOffset>58528</wp:posOffset>
          </wp:positionV>
          <wp:extent cx="2310765" cy="345440"/>
          <wp:effectExtent l="0" t="0" r="0" b="0"/>
          <wp:wrapNone/>
          <wp:docPr id="159278960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1238102" name="Grafik 18012381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10765" cy="345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9FF248" w14:textId="23077A8E" w:rsidR="00F77346" w:rsidRDefault="00F77346">
    <w:pPr>
      <w:pStyle w:val="Kopfzeile"/>
    </w:pPr>
  </w:p>
  <w:p w14:paraId="426A1A33" w14:textId="455F1197" w:rsidR="00F77346" w:rsidRDefault="00F77346">
    <w:pPr>
      <w:pStyle w:val="Kopfzeile"/>
    </w:pPr>
  </w:p>
  <w:p w14:paraId="5DB28CF5" w14:textId="6B506DF4" w:rsidR="00F77346" w:rsidRDefault="00F77346">
    <w:pPr>
      <w:pStyle w:val="Kopfzeile"/>
    </w:pPr>
  </w:p>
  <w:p w14:paraId="2DEC6E36" w14:textId="622219BA" w:rsidR="00F77346" w:rsidRDefault="00F77346">
    <w:pPr>
      <w:pStyle w:val="Kopfzeile"/>
    </w:pPr>
  </w:p>
  <w:p w14:paraId="39A91893" w14:textId="6F1F6D92" w:rsidR="00F77346" w:rsidRDefault="00F77346">
    <w:pPr>
      <w:pStyle w:val="Kopfzeile"/>
    </w:pPr>
  </w:p>
  <w:p w14:paraId="43210D94" w14:textId="77777777" w:rsidR="00B77AF9" w:rsidRDefault="00B77AF9">
    <w:pPr>
      <w:pStyle w:val="Kopfzeile"/>
    </w:pPr>
  </w:p>
  <w:p w14:paraId="7322F45A" w14:textId="7FF9DA27" w:rsidR="00F77346" w:rsidRDefault="00F77346" w:rsidP="00B77AF9">
    <w:pPr>
      <w:pStyle w:val="Kopfzeile"/>
      <w:tabs>
        <w:tab w:val="clear" w:pos="9072"/>
      </w:tabs>
    </w:pPr>
  </w:p>
  <w:p w14:paraId="28A7C560" w14:textId="120FFEC6" w:rsidR="00F17894" w:rsidRPr="00F17894" w:rsidRDefault="00F17894" w:rsidP="00DF3515">
    <w:pPr>
      <w:jc w:val="left"/>
      <w:rPr>
        <w:rFonts w:ascii="Neue DIN SemiWide SemiBold" w:hAnsi="Neue DIN SemiWide SemiBold"/>
        <w:b/>
        <w:bCs/>
        <w:sz w:val="16"/>
        <w:szCs w:val="16"/>
      </w:rPr>
    </w:pPr>
  </w:p>
  <w:p w14:paraId="3D938B88" w14:textId="77777777" w:rsidR="00F17894" w:rsidRDefault="00F1789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43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60"/>
    <w:rsid w:val="000000AB"/>
    <w:rsid w:val="00024ABC"/>
    <w:rsid w:val="000329E1"/>
    <w:rsid w:val="00035C6A"/>
    <w:rsid w:val="0004000E"/>
    <w:rsid w:val="00044E57"/>
    <w:rsid w:val="00047215"/>
    <w:rsid w:val="0005367F"/>
    <w:rsid w:val="00067003"/>
    <w:rsid w:val="00074A7C"/>
    <w:rsid w:val="000B0371"/>
    <w:rsid w:val="0014017E"/>
    <w:rsid w:val="00186271"/>
    <w:rsid w:val="001D751A"/>
    <w:rsid w:val="001D7CA7"/>
    <w:rsid w:val="001E3197"/>
    <w:rsid w:val="00225FA8"/>
    <w:rsid w:val="00230AC0"/>
    <w:rsid w:val="00233F39"/>
    <w:rsid w:val="00246143"/>
    <w:rsid w:val="002672AC"/>
    <w:rsid w:val="002D6E67"/>
    <w:rsid w:val="00335827"/>
    <w:rsid w:val="00357A2C"/>
    <w:rsid w:val="00363FCE"/>
    <w:rsid w:val="003726D9"/>
    <w:rsid w:val="00383234"/>
    <w:rsid w:val="003A1C59"/>
    <w:rsid w:val="003C4F88"/>
    <w:rsid w:val="003C51D9"/>
    <w:rsid w:val="003D6174"/>
    <w:rsid w:val="003F53C5"/>
    <w:rsid w:val="0042312A"/>
    <w:rsid w:val="00465F1A"/>
    <w:rsid w:val="00477F60"/>
    <w:rsid w:val="004875ED"/>
    <w:rsid w:val="004A03AC"/>
    <w:rsid w:val="004A4948"/>
    <w:rsid w:val="004B5E19"/>
    <w:rsid w:val="004E1CD4"/>
    <w:rsid w:val="0051310A"/>
    <w:rsid w:val="00517661"/>
    <w:rsid w:val="00537AB4"/>
    <w:rsid w:val="0056580D"/>
    <w:rsid w:val="005718ED"/>
    <w:rsid w:val="005A52E6"/>
    <w:rsid w:val="005F1776"/>
    <w:rsid w:val="00611CAD"/>
    <w:rsid w:val="006C642E"/>
    <w:rsid w:val="006D6D17"/>
    <w:rsid w:val="00705671"/>
    <w:rsid w:val="0071431B"/>
    <w:rsid w:val="0072603B"/>
    <w:rsid w:val="007374EF"/>
    <w:rsid w:val="00744AF1"/>
    <w:rsid w:val="007473F5"/>
    <w:rsid w:val="00761A0D"/>
    <w:rsid w:val="00771FFE"/>
    <w:rsid w:val="00781B31"/>
    <w:rsid w:val="0079359B"/>
    <w:rsid w:val="007C0659"/>
    <w:rsid w:val="007E0B04"/>
    <w:rsid w:val="007E0EBA"/>
    <w:rsid w:val="007E728E"/>
    <w:rsid w:val="007F0241"/>
    <w:rsid w:val="0081601F"/>
    <w:rsid w:val="00830AB6"/>
    <w:rsid w:val="00851E3F"/>
    <w:rsid w:val="008604EA"/>
    <w:rsid w:val="00864C1C"/>
    <w:rsid w:val="008D2C60"/>
    <w:rsid w:val="008F64CB"/>
    <w:rsid w:val="009051D1"/>
    <w:rsid w:val="0099475B"/>
    <w:rsid w:val="00996D44"/>
    <w:rsid w:val="009B3A34"/>
    <w:rsid w:val="009B7E7F"/>
    <w:rsid w:val="009D2CC1"/>
    <w:rsid w:val="00A15DB7"/>
    <w:rsid w:val="00A315AE"/>
    <w:rsid w:val="00A53C3D"/>
    <w:rsid w:val="00A654F3"/>
    <w:rsid w:val="00A87744"/>
    <w:rsid w:val="00AC7180"/>
    <w:rsid w:val="00AE2DE3"/>
    <w:rsid w:val="00AE4648"/>
    <w:rsid w:val="00B12A67"/>
    <w:rsid w:val="00B41562"/>
    <w:rsid w:val="00B5059B"/>
    <w:rsid w:val="00B7615E"/>
    <w:rsid w:val="00B77AF9"/>
    <w:rsid w:val="00B8702E"/>
    <w:rsid w:val="00BC467F"/>
    <w:rsid w:val="00BD08B9"/>
    <w:rsid w:val="00BD20E3"/>
    <w:rsid w:val="00BD697B"/>
    <w:rsid w:val="00BE38DF"/>
    <w:rsid w:val="00BE5CF1"/>
    <w:rsid w:val="00BF710E"/>
    <w:rsid w:val="00C30DD3"/>
    <w:rsid w:val="00C47E6C"/>
    <w:rsid w:val="00C51E80"/>
    <w:rsid w:val="00C534F4"/>
    <w:rsid w:val="00C85CBF"/>
    <w:rsid w:val="00CC6A32"/>
    <w:rsid w:val="00CC781A"/>
    <w:rsid w:val="00D61BE8"/>
    <w:rsid w:val="00D76EEA"/>
    <w:rsid w:val="00D823F5"/>
    <w:rsid w:val="00D8446A"/>
    <w:rsid w:val="00D943EA"/>
    <w:rsid w:val="00D971D0"/>
    <w:rsid w:val="00DA29F1"/>
    <w:rsid w:val="00DA2D38"/>
    <w:rsid w:val="00DA46FF"/>
    <w:rsid w:val="00DB4874"/>
    <w:rsid w:val="00DC1563"/>
    <w:rsid w:val="00DF3515"/>
    <w:rsid w:val="00E16E64"/>
    <w:rsid w:val="00E40031"/>
    <w:rsid w:val="00E54471"/>
    <w:rsid w:val="00E65203"/>
    <w:rsid w:val="00E74F13"/>
    <w:rsid w:val="00E839F1"/>
    <w:rsid w:val="00E90DC5"/>
    <w:rsid w:val="00E9441F"/>
    <w:rsid w:val="00E94773"/>
    <w:rsid w:val="00EB7780"/>
    <w:rsid w:val="00EC716C"/>
    <w:rsid w:val="00F17894"/>
    <w:rsid w:val="00F64B0A"/>
    <w:rsid w:val="00F77346"/>
    <w:rsid w:val="00F92394"/>
    <w:rsid w:val="00F9335E"/>
    <w:rsid w:val="00F94B55"/>
    <w:rsid w:val="00FC6041"/>
    <w:rsid w:val="00FE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9E695E"/>
  <w15:docId w15:val="{0B98C1F1-54E2-5045-8E51-6625656E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371"/>
    <w:pPr>
      <w:spacing w:after="0" w:line="260" w:lineRule="exact"/>
      <w:jc w:val="both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B0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40031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0031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E40031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0031"/>
    <w:rPr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00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40031"/>
    <w:rPr>
      <w:rFonts w:ascii="Tahoma" w:hAnsi="Tahoma" w:cs="Tahoma"/>
      <w:sz w:val="16"/>
      <w:szCs w:val="16"/>
    </w:rPr>
  </w:style>
  <w:style w:type="paragraph" w:customStyle="1" w:styleId="RecipientAddress">
    <w:name w:val="Recipient Address"/>
    <w:basedOn w:val="KeinLeerraum"/>
    <w:link w:val="RecipientAddressChar"/>
    <w:uiPriority w:val="5"/>
    <w:qFormat/>
    <w:rsid w:val="00A53C3D"/>
    <w:pPr>
      <w:spacing w:before="200" w:after="200" w:line="276" w:lineRule="auto"/>
      <w:contextualSpacing/>
      <w:jc w:val="left"/>
    </w:pPr>
    <w:rPr>
      <w:rFonts w:asciiTheme="majorHAnsi" w:eastAsiaTheme="minorEastAsia" w:hAnsiTheme="majorHAnsi"/>
      <w:color w:val="632423" w:themeColor="accent2" w:themeShade="80"/>
      <w:sz w:val="18"/>
      <w:lang w:val="en-US"/>
    </w:rPr>
  </w:style>
  <w:style w:type="character" w:customStyle="1" w:styleId="RecipientAddressChar">
    <w:name w:val="Recipient Address Char"/>
    <w:basedOn w:val="Absatz-Standardschriftart"/>
    <w:link w:val="RecipientAddress"/>
    <w:uiPriority w:val="5"/>
    <w:rsid w:val="00A53C3D"/>
    <w:rPr>
      <w:rFonts w:asciiTheme="majorHAnsi" w:eastAsiaTheme="minorEastAsia" w:hAnsiTheme="majorHAnsi"/>
      <w:color w:val="632423" w:themeColor="accent2" w:themeShade="80"/>
      <w:sz w:val="18"/>
      <w:lang w:val="en-US"/>
    </w:rPr>
  </w:style>
  <w:style w:type="paragraph" w:styleId="KeinLeerraum">
    <w:name w:val="No Spacing"/>
    <w:uiPriority w:val="1"/>
    <w:qFormat/>
    <w:rsid w:val="00A53C3D"/>
    <w:pPr>
      <w:spacing w:after="0" w:line="240" w:lineRule="auto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eamuller/Desktop/team_neusta/Briefpapier/n_is/neusta_is_BP_2021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453617B-E153-054B-9CA6-AA30B3880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neusta_is_BP_2021.dotx</Template>
  <TotalTime>0</TotalTime>
  <Pages>1</Pages>
  <Words>189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Daniela Ölz</cp:lastModifiedBy>
  <cp:revision>6</cp:revision>
  <cp:lastPrinted>2025-12-15T11:11:00Z</cp:lastPrinted>
  <dcterms:created xsi:type="dcterms:W3CDTF">2025-12-15T13:48:00Z</dcterms:created>
  <dcterms:modified xsi:type="dcterms:W3CDTF">2026-03-19T13:38:00Z</dcterms:modified>
</cp:coreProperties>
</file>