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E3B1C" w14:textId="77777777" w:rsidR="00C30DD3" w:rsidRPr="00A654F3" w:rsidRDefault="00C30DD3" w:rsidP="00C30DD3">
      <w:pPr>
        <w:spacing w:line="270" w:lineRule="exact"/>
        <w:rPr>
          <w:rFonts w:ascii="Neue DIN Light" w:hAnsi="Neue DIN Light" w:cs="Arial"/>
          <w:szCs w:val="20"/>
          <w:lang w:val="de-AT"/>
        </w:rPr>
      </w:pPr>
    </w:p>
    <w:tbl>
      <w:tblPr>
        <w:tblStyle w:val="Tabellenraster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9"/>
      </w:tblGrid>
      <w:tr w:rsidR="00B77AF9" w14:paraId="1118988E" w14:textId="77777777" w:rsidTr="00B41562">
        <w:trPr>
          <w:trHeight w:val="1045"/>
          <w:jc w:val="right"/>
        </w:trPr>
        <w:tc>
          <w:tcPr>
            <w:tcW w:w="4799" w:type="dxa"/>
          </w:tcPr>
          <w:p w14:paraId="5CA33755" w14:textId="77777777" w:rsidR="00B77AF9" w:rsidRPr="00B77AF9" w:rsidRDefault="00B77AF9" w:rsidP="00B5059B">
            <w:pPr>
              <w:pStyle w:val="RecipientAddress"/>
              <w:spacing w:before="0" w:after="0" w:line="240" w:lineRule="auto"/>
              <w:ind w:left="-154" w:right="-76"/>
              <w:jc w:val="right"/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</w:pPr>
            <w:r w:rsidRPr="00B77AF9"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  <w:t>Max Mustermann</w:t>
            </w:r>
            <w:r w:rsidRPr="00B77AF9"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  <w:br/>
              <w:t>Musterstraße 123</w:t>
            </w:r>
          </w:p>
          <w:p w14:paraId="797A4D2C" w14:textId="15D798D7" w:rsidR="00B77AF9" w:rsidRDefault="00B41562" w:rsidP="00B5059B">
            <w:pPr>
              <w:pStyle w:val="RecipientAddress"/>
              <w:spacing w:before="240" w:after="0" w:line="240" w:lineRule="auto"/>
              <w:ind w:left="-154" w:right="-76"/>
              <w:jc w:val="right"/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</w:pPr>
            <w:r w:rsidRPr="00B77AF9"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  <w:t>456</w:t>
            </w:r>
            <w:r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  <w:t xml:space="preserve">78 </w:t>
            </w:r>
            <w:r w:rsidR="00B77AF9" w:rsidRPr="00B77AF9"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  <w:t>Musterstadt</w:t>
            </w:r>
          </w:p>
          <w:p w14:paraId="7C811A84" w14:textId="77777777" w:rsidR="00335827" w:rsidRDefault="00335827" w:rsidP="00B5059B">
            <w:pPr>
              <w:pStyle w:val="RecipientAddress"/>
              <w:spacing w:before="240" w:after="0" w:line="240" w:lineRule="auto"/>
              <w:ind w:left="-154" w:right="-76"/>
              <w:jc w:val="right"/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</w:pPr>
          </w:p>
          <w:p w14:paraId="6440480A" w14:textId="1AB2F206" w:rsidR="00B77AF9" w:rsidRPr="00B77AF9" w:rsidRDefault="00B77AF9" w:rsidP="00B5059B">
            <w:pPr>
              <w:pStyle w:val="RecipientAddress"/>
              <w:spacing w:before="240" w:after="0" w:line="240" w:lineRule="auto"/>
              <w:ind w:left="-154" w:right="-76"/>
              <w:jc w:val="right"/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</w:pPr>
          </w:p>
        </w:tc>
      </w:tr>
    </w:tbl>
    <w:p w14:paraId="41338E2B" w14:textId="3B7396AF" w:rsidR="000B0371" w:rsidRPr="00A654F3" w:rsidRDefault="000B0371" w:rsidP="000B0371">
      <w:pPr>
        <w:spacing w:line="270" w:lineRule="exact"/>
        <w:rPr>
          <w:rFonts w:ascii="Neue DIN SemiWide SemiBold" w:hAnsi="Neue DIN SemiWide SemiBold" w:cs="Arial"/>
          <w:b/>
          <w:bCs/>
          <w:sz w:val="24"/>
          <w:szCs w:val="24"/>
          <w:lang w:val="de-AT"/>
        </w:rPr>
      </w:pPr>
      <w:r w:rsidRPr="00A654F3">
        <w:rPr>
          <w:rFonts w:ascii="Neue DIN SemiWide SemiBold" w:hAnsi="Neue DIN SemiWide SemiBold" w:cs="Arial"/>
          <w:b/>
          <w:bCs/>
          <w:sz w:val="24"/>
          <w:szCs w:val="24"/>
          <w:lang w:val="de-AT"/>
        </w:rPr>
        <w:t>Betreffzeile</w:t>
      </w:r>
    </w:p>
    <w:p w14:paraId="71E1CDD4" w14:textId="65177DA0" w:rsidR="000B0371" w:rsidRPr="00DA46FF" w:rsidRDefault="00DA46FF" w:rsidP="00DA46FF">
      <w:pPr>
        <w:spacing w:line="270" w:lineRule="exact"/>
        <w:jc w:val="right"/>
        <w:rPr>
          <w:rFonts w:ascii="Neue DIN Light" w:hAnsi="Neue DIN Light" w:cs="Arial"/>
          <w:szCs w:val="20"/>
          <w:lang w:val="de-AT"/>
        </w:rPr>
      </w:pPr>
      <w:proofErr w:type="spellStart"/>
      <w:r w:rsidRPr="00DA46FF">
        <w:rPr>
          <w:rFonts w:ascii="Neue DIN Light" w:hAnsi="Neue DIN Light" w:cs="Arial"/>
          <w:szCs w:val="20"/>
          <w:lang w:val="de-AT"/>
        </w:rPr>
        <w:t>TT.MM.JJJJ</w:t>
      </w:r>
      <w:proofErr w:type="spellEnd"/>
    </w:p>
    <w:p w14:paraId="7EA21F6B" w14:textId="4BF56A79" w:rsidR="000B0371" w:rsidRDefault="000B0371" w:rsidP="000B0371">
      <w:pPr>
        <w:spacing w:line="270" w:lineRule="exact"/>
        <w:rPr>
          <w:rFonts w:ascii="Neue DIN Light" w:hAnsi="Neue DIN Light" w:cs="Arial"/>
          <w:szCs w:val="20"/>
          <w:lang w:val="de-AT"/>
        </w:rPr>
      </w:pPr>
      <w:r w:rsidRPr="00A654F3">
        <w:rPr>
          <w:rFonts w:ascii="Neue DIN Light" w:hAnsi="Neue DIN Light" w:cs="Arial"/>
          <w:szCs w:val="20"/>
          <w:lang w:val="de-AT"/>
        </w:rPr>
        <w:t>Sehr geehrt</w:t>
      </w:r>
      <w:r w:rsidR="00A53C3D" w:rsidRPr="00A654F3">
        <w:rPr>
          <w:rFonts w:ascii="Neue DIN Light" w:hAnsi="Neue DIN Light" w:cs="Arial"/>
          <w:szCs w:val="20"/>
          <w:lang w:val="de-AT"/>
        </w:rPr>
        <w:t>er Herr Mustermann,</w:t>
      </w:r>
    </w:p>
    <w:p w14:paraId="2A67511D" w14:textId="77777777" w:rsidR="00C30DD3" w:rsidRPr="00A654F3" w:rsidRDefault="00C30DD3" w:rsidP="000B0371">
      <w:pPr>
        <w:spacing w:line="270" w:lineRule="exact"/>
        <w:rPr>
          <w:rFonts w:ascii="Neue DIN Light" w:hAnsi="Neue DIN Light" w:cs="Arial"/>
          <w:szCs w:val="20"/>
          <w:lang w:val="de-AT"/>
        </w:rPr>
      </w:pPr>
    </w:p>
    <w:p w14:paraId="3235629B" w14:textId="77777777" w:rsidR="00A53C3D" w:rsidRPr="00A654F3" w:rsidRDefault="00A53C3D" w:rsidP="000B0371">
      <w:pPr>
        <w:spacing w:line="270" w:lineRule="exact"/>
        <w:rPr>
          <w:rFonts w:ascii="Neue DIN Light" w:hAnsi="Neue DIN Light" w:cs="Arial"/>
          <w:szCs w:val="20"/>
          <w:lang w:val="en-US"/>
        </w:rPr>
      </w:pPr>
      <w:r w:rsidRPr="00A654F3">
        <w:rPr>
          <w:rFonts w:ascii="Neue DIN Light" w:hAnsi="Neue DIN Light" w:cs="Arial"/>
          <w:szCs w:val="20"/>
          <w:lang w:val="en-US"/>
        </w:rPr>
        <w:t xml:space="preserve">Lorem ipsum dolor sit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amet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consectetur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adipiscing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sed do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eiusmod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tempor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incididunt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labore et dolore magna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Ut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enim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ad minim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veniam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quis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nostrud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exercitation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ullamco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laboris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nisi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aliquip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commodo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consequat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Duis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aute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irure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reprehenderit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voluptate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esse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cillum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eu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fugiat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nulla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pariatur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Excepteur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sint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occaecat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cupidatat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non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proident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sunt in culpa qui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officia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deserunt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mollit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anim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id est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laborum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</w:t>
      </w:r>
    </w:p>
    <w:p w14:paraId="45F97303" w14:textId="77777777" w:rsidR="00A53C3D" w:rsidRPr="00A654F3" w:rsidRDefault="00A53C3D" w:rsidP="000B0371">
      <w:pPr>
        <w:spacing w:line="270" w:lineRule="exact"/>
        <w:rPr>
          <w:rFonts w:ascii="Neue DIN Light" w:hAnsi="Neue DIN Light" w:cs="Arial"/>
          <w:szCs w:val="20"/>
          <w:lang w:val="en-US"/>
        </w:rPr>
      </w:pPr>
    </w:p>
    <w:p w14:paraId="086F9482" w14:textId="4DDBFC7B" w:rsidR="000B0371" w:rsidRPr="00A654F3" w:rsidRDefault="00A53C3D" w:rsidP="000B0371">
      <w:pPr>
        <w:spacing w:line="270" w:lineRule="exact"/>
        <w:rPr>
          <w:rFonts w:ascii="Neue DIN Light" w:hAnsi="Neue DIN Light" w:cs="Arial"/>
          <w:szCs w:val="20"/>
          <w:lang w:val="en-US"/>
        </w:rPr>
      </w:pPr>
      <w:r w:rsidRPr="00A654F3">
        <w:rPr>
          <w:rFonts w:ascii="Neue DIN Light" w:hAnsi="Neue DIN Light" w:cs="Arial"/>
          <w:szCs w:val="20"/>
          <w:lang w:val="en-US"/>
        </w:rPr>
        <w:t xml:space="preserve">Lorem ipsum dolor sit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amet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consectetur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adipiscing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sed do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eiusmod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tempor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incididunt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labore et dolore magna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Ut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enim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ad minim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veniam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quis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nostrud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exercitation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ullamco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laboris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nisi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aliquip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commodo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consequat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Duis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aute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irure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reprehenderit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voluptate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esse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cillum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eu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fugiat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nulla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pariatur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Excepteur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sint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occaecat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cupidatat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non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proident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sunt in culpa qui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officia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deserunt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mollit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anim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id est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laborum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>.</w:t>
      </w:r>
    </w:p>
    <w:p w14:paraId="1734D2B6" w14:textId="77777777" w:rsidR="00A53C3D" w:rsidRPr="00A654F3" w:rsidRDefault="00A53C3D" w:rsidP="000B0371">
      <w:pPr>
        <w:spacing w:line="270" w:lineRule="exact"/>
        <w:rPr>
          <w:rFonts w:ascii="Neue DIN Light" w:hAnsi="Neue DIN Light" w:cs="Arial"/>
          <w:szCs w:val="20"/>
          <w:lang w:val="en-US"/>
        </w:rPr>
      </w:pPr>
    </w:p>
    <w:p w14:paraId="28AE3383" w14:textId="0E4CCBF6" w:rsidR="000B0371" w:rsidRPr="00A654F3" w:rsidRDefault="00A53C3D" w:rsidP="000B0371">
      <w:pPr>
        <w:spacing w:line="270" w:lineRule="exact"/>
        <w:rPr>
          <w:rFonts w:ascii="Neue DIN Light" w:hAnsi="Neue DIN Light" w:cs="Arial"/>
          <w:szCs w:val="20"/>
          <w:lang w:val="en-US"/>
        </w:rPr>
      </w:pPr>
      <w:r w:rsidRPr="00A654F3">
        <w:rPr>
          <w:rFonts w:ascii="Neue DIN Light" w:hAnsi="Neue DIN Light" w:cs="Arial"/>
          <w:szCs w:val="20"/>
          <w:lang w:val="en-US"/>
        </w:rPr>
        <w:t xml:space="preserve">Lorem ipsum dolor sit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amet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consectetur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adipiscing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sed do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eiusmod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tempor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incididunt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labore et dolore magna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Ut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enim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ad minim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veniam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quis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nostrud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exercitation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ullamco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laboris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nisi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aliquip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commodo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consequat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Duis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aute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irure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reprehenderit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voluptate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esse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cillum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eu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fugiat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nulla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pariatur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</w:t>
      </w:r>
    </w:p>
    <w:p w14:paraId="20A299B3" w14:textId="77777777" w:rsidR="00A53C3D" w:rsidRPr="00A654F3" w:rsidRDefault="00A53C3D" w:rsidP="000B0371">
      <w:pPr>
        <w:spacing w:line="270" w:lineRule="exact"/>
        <w:rPr>
          <w:rFonts w:ascii="Neue DIN Light" w:hAnsi="Neue DIN Light" w:cs="Arial"/>
          <w:szCs w:val="20"/>
          <w:lang w:val="en-US"/>
        </w:rPr>
      </w:pPr>
    </w:p>
    <w:p w14:paraId="2B9C8BE5" w14:textId="77777777" w:rsidR="00A53C3D" w:rsidRPr="00A654F3" w:rsidRDefault="00A53C3D" w:rsidP="000B0371">
      <w:pPr>
        <w:spacing w:line="270" w:lineRule="exact"/>
        <w:rPr>
          <w:rFonts w:ascii="Neue DIN Light" w:hAnsi="Neue DIN Light" w:cs="Arial"/>
          <w:szCs w:val="20"/>
          <w:lang w:val="en-US"/>
        </w:rPr>
      </w:pPr>
    </w:p>
    <w:p w14:paraId="52BBF886" w14:textId="0E394F62" w:rsidR="000B0371" w:rsidRPr="00A654F3" w:rsidRDefault="000B0371" w:rsidP="000B0371">
      <w:pPr>
        <w:spacing w:line="270" w:lineRule="exact"/>
        <w:rPr>
          <w:rFonts w:ascii="Neue DIN Light" w:hAnsi="Neue DIN Light" w:cs="Arial"/>
          <w:szCs w:val="20"/>
        </w:rPr>
      </w:pPr>
      <w:r w:rsidRPr="00A654F3">
        <w:rPr>
          <w:rFonts w:ascii="Neue DIN Light" w:hAnsi="Neue DIN Light" w:cs="Arial"/>
          <w:szCs w:val="20"/>
        </w:rPr>
        <w:t>Mit den besten Grüße</w:t>
      </w:r>
      <w:r w:rsidR="00A53C3D" w:rsidRPr="00A654F3">
        <w:rPr>
          <w:rFonts w:ascii="Neue DIN Light" w:hAnsi="Neue DIN Light" w:cs="Arial"/>
          <w:szCs w:val="20"/>
        </w:rPr>
        <w:t>n,</w:t>
      </w:r>
    </w:p>
    <w:p w14:paraId="1971ECAE" w14:textId="68ABA274" w:rsidR="007E0EBA" w:rsidRPr="00A654F3" w:rsidRDefault="00C47E6C" w:rsidP="00D943EA">
      <w:pPr>
        <w:spacing w:line="270" w:lineRule="exact"/>
        <w:rPr>
          <w:rFonts w:ascii="Neue DIN Light" w:hAnsi="Neue DIN Light" w:cs="Arial"/>
          <w:szCs w:val="20"/>
        </w:rPr>
      </w:pPr>
      <w:r w:rsidRPr="00A654F3">
        <w:rPr>
          <w:rFonts w:ascii="Neue DIN Light" w:hAnsi="Neue DIN Light" w:cs="Arial"/>
          <w:szCs w:val="20"/>
        </w:rPr>
        <w:t>Maria Musterfrau</w:t>
      </w:r>
    </w:p>
    <w:sectPr w:rsidR="007E0EBA" w:rsidRPr="00A654F3" w:rsidSect="00B415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744" w:right="1416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FDFD0" w14:textId="77777777" w:rsidR="00397535" w:rsidRDefault="00397535" w:rsidP="00E40031">
      <w:pPr>
        <w:spacing w:line="240" w:lineRule="auto"/>
      </w:pPr>
      <w:r>
        <w:separator/>
      </w:r>
    </w:p>
  </w:endnote>
  <w:endnote w:type="continuationSeparator" w:id="0">
    <w:p w14:paraId="058AC5B7" w14:textId="77777777" w:rsidR="00397535" w:rsidRDefault="00397535" w:rsidP="00E400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ue DIN Light">
    <w:panose1 w:val="00000000000000000000"/>
    <w:charset w:val="4D"/>
    <w:family w:val="auto"/>
    <w:notTrueType/>
    <w:pitch w:val="variable"/>
    <w:sig w:usb0="A00000FF" w:usb1="4200E07B" w:usb2="0000002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ue DIN SemiWide SemiBold">
    <w:panose1 w:val="00000000000000000000"/>
    <w:charset w:val="4D"/>
    <w:family w:val="auto"/>
    <w:notTrueType/>
    <w:pitch w:val="variable"/>
    <w:sig w:usb0="A00000FF" w:usb1="4200E07B" w:usb2="00000020" w:usb3="00000000" w:csb0="00000093" w:csb1="00000000"/>
  </w:font>
  <w:font w:name="Neue DIN SemiBold">
    <w:panose1 w:val="00000000000000000000"/>
    <w:charset w:val="4D"/>
    <w:family w:val="auto"/>
    <w:notTrueType/>
    <w:pitch w:val="variable"/>
    <w:sig w:usb0="A00000FF" w:usb1="4200E07B" w:usb2="00000020" w:usb3="00000000" w:csb0="00000093" w:csb1="00000000"/>
  </w:font>
  <w:font w:name="Neue DIN">
    <w:panose1 w:val="00000000000000000000"/>
    <w:charset w:val="4D"/>
    <w:family w:val="auto"/>
    <w:notTrueType/>
    <w:pitch w:val="variable"/>
    <w:sig w:usb0="A00000FF" w:usb1="4200E07B" w:usb2="0000002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4232C" w14:textId="77777777" w:rsidR="00954EBD" w:rsidRDefault="00954EB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68008" w14:textId="77777777" w:rsidR="00954EBD" w:rsidRDefault="00954EB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79375" w14:textId="7F29405F" w:rsidR="00A654F3" w:rsidRDefault="00256347" w:rsidP="00F31432">
    <w:pPr>
      <w:pStyle w:val="Fuzeile"/>
    </w:pPr>
    <w:r>
      <w:rPr>
        <w:rFonts w:ascii="Neue DIN SemiBold" w:hAnsi="Neue DIN SemiBold"/>
        <w:b/>
        <w:bCs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C5D55E4" wp14:editId="6C977598">
              <wp:simplePos x="0" y="0"/>
              <wp:positionH relativeFrom="column">
                <wp:posOffset>-72946</wp:posOffset>
              </wp:positionH>
              <wp:positionV relativeFrom="paragraph">
                <wp:posOffset>-977900</wp:posOffset>
              </wp:positionV>
              <wp:extent cx="1343660" cy="1400038"/>
              <wp:effectExtent l="0" t="0" r="0" b="0"/>
              <wp:wrapNone/>
              <wp:docPr id="1773906787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660" cy="140003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4D46520" w14:textId="77777777" w:rsidR="00935DC3" w:rsidRPr="00984F7F" w:rsidRDefault="00F31432" w:rsidP="00954EBD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984F7F"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</w:rPr>
                            <w:t>Innerhofer AG</w:t>
                          </w:r>
                          <w:r w:rsidRPr="00984F7F">
                            <w:rPr>
                              <w:rFonts w:ascii="Neue DIN" w:hAnsi="Neue DIN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984F7F">
                            <w:rPr>
                              <w:rFonts w:ascii="Neue DIN" w:hAnsi="Neue DIN"/>
                              <w:sz w:val="16"/>
                              <w:szCs w:val="16"/>
                            </w:rPr>
                            <w:br/>
                          </w:r>
                          <w:r w:rsidR="00935DC3" w:rsidRPr="00984F7F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S. Altmann-Straße 6</w:t>
                          </w:r>
                        </w:p>
                        <w:p w14:paraId="73386D17" w14:textId="77777777" w:rsidR="00935DC3" w:rsidRPr="00984F7F" w:rsidRDefault="00935DC3" w:rsidP="00954EBD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984F7F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39100 Bozen (BZ)</w:t>
                          </w:r>
                        </w:p>
                        <w:p w14:paraId="21CEB28A" w14:textId="51C03649" w:rsidR="00F31432" w:rsidRPr="00984F7F" w:rsidRDefault="00935DC3" w:rsidP="00954EBD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984F7F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Italien</w:t>
                          </w:r>
                          <w:r w:rsidRPr="00984F7F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br/>
                          </w:r>
                          <w:r w:rsidR="00F31432" w:rsidRPr="00984F7F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T +39 0471 061 970</w:t>
                          </w:r>
                        </w:p>
                        <w:p w14:paraId="11A42803" w14:textId="77777777" w:rsidR="00F31432" w:rsidRPr="00984F7F" w:rsidRDefault="00F31432" w:rsidP="00954EBD">
                          <w:pPr>
                            <w:tabs>
                              <w:tab w:val="left" w:pos="0"/>
                            </w:tabs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984F7F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www.innerhofer.it   </w:t>
                          </w:r>
                        </w:p>
                        <w:p w14:paraId="619FB755" w14:textId="77777777" w:rsidR="00F31432" w:rsidRPr="00984F7F" w:rsidRDefault="00F31432" w:rsidP="00954EBD">
                          <w:pPr>
                            <w:tabs>
                              <w:tab w:val="left" w:pos="0"/>
                            </w:tabs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984F7F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info@innerhofer.it     </w:t>
                          </w:r>
                        </w:p>
                        <w:p w14:paraId="47491337" w14:textId="77777777" w:rsidR="00F31432" w:rsidRPr="00984F7F" w:rsidRDefault="00F31432" w:rsidP="00F31432">
                          <w:pPr>
                            <w:tabs>
                              <w:tab w:val="left" w:pos="0"/>
                            </w:tabs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72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5D55E4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5.75pt;margin-top:-77pt;width:105.8pt;height:11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" filled="f" stroked="f" strokeweight=".5pt">
              <v:textbox inset="2mm">
                <w:txbxContent>
                  <w:p w14:paraId="54D46520" w14:textId="77777777" w:rsidR="00935DC3" w:rsidRPr="00984F7F" w:rsidRDefault="00F31432" w:rsidP="00954EBD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984F7F"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</w:rPr>
                      <w:t>Innerhofer AG</w:t>
                    </w:r>
                    <w:r w:rsidRPr="00984F7F">
                      <w:rPr>
                        <w:rFonts w:ascii="Neue DIN" w:hAnsi="Neue DIN"/>
                        <w:sz w:val="16"/>
                        <w:szCs w:val="16"/>
                      </w:rPr>
                      <w:t xml:space="preserve"> </w:t>
                    </w:r>
                    <w:r w:rsidRPr="00984F7F">
                      <w:rPr>
                        <w:rFonts w:ascii="Neue DIN" w:hAnsi="Neue DIN"/>
                        <w:sz w:val="16"/>
                        <w:szCs w:val="16"/>
                      </w:rPr>
                      <w:br/>
                    </w:r>
                    <w:r w:rsidR="00935DC3" w:rsidRPr="00984F7F">
                      <w:rPr>
                        <w:rFonts w:ascii="Neue DIN Light" w:hAnsi="Neue DIN Light"/>
                        <w:sz w:val="16"/>
                        <w:szCs w:val="16"/>
                      </w:rPr>
                      <w:t>S. Altmann-Straße 6</w:t>
                    </w:r>
                  </w:p>
                  <w:p w14:paraId="73386D17" w14:textId="77777777" w:rsidR="00935DC3" w:rsidRPr="00984F7F" w:rsidRDefault="00935DC3" w:rsidP="00954EBD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984F7F">
                      <w:rPr>
                        <w:rFonts w:ascii="Neue DIN Light" w:hAnsi="Neue DIN Light"/>
                        <w:sz w:val="16"/>
                        <w:szCs w:val="16"/>
                      </w:rPr>
                      <w:t>39100 Bozen (BZ)</w:t>
                    </w:r>
                  </w:p>
                  <w:p w14:paraId="21CEB28A" w14:textId="51C03649" w:rsidR="00F31432" w:rsidRPr="00984F7F" w:rsidRDefault="00935DC3" w:rsidP="00954EBD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984F7F">
                      <w:rPr>
                        <w:rFonts w:ascii="Neue DIN Light" w:hAnsi="Neue DIN Light"/>
                        <w:sz w:val="16"/>
                        <w:szCs w:val="16"/>
                      </w:rPr>
                      <w:t>Italien</w:t>
                    </w:r>
                    <w:r w:rsidRPr="00984F7F">
                      <w:rPr>
                        <w:rFonts w:ascii="Neue DIN Light" w:hAnsi="Neue DIN Light"/>
                        <w:sz w:val="16"/>
                        <w:szCs w:val="16"/>
                      </w:rPr>
                      <w:br/>
                    </w:r>
                    <w:r w:rsidR="00F31432" w:rsidRPr="00984F7F">
                      <w:rPr>
                        <w:rFonts w:ascii="Neue DIN Light" w:hAnsi="Neue DIN Light"/>
                        <w:sz w:val="16"/>
                        <w:szCs w:val="16"/>
                      </w:rPr>
                      <w:t>T +39 0471 061 970</w:t>
                    </w:r>
                  </w:p>
                  <w:p w14:paraId="11A42803" w14:textId="77777777" w:rsidR="00F31432" w:rsidRPr="00984F7F" w:rsidRDefault="00F31432" w:rsidP="00954EBD">
                    <w:pPr>
                      <w:tabs>
                        <w:tab w:val="left" w:pos="0"/>
                      </w:tabs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984F7F"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www.innerhofer.it   </w:t>
                    </w:r>
                  </w:p>
                  <w:p w14:paraId="619FB755" w14:textId="77777777" w:rsidR="00F31432" w:rsidRPr="00984F7F" w:rsidRDefault="00F31432" w:rsidP="00954EBD">
                    <w:pPr>
                      <w:tabs>
                        <w:tab w:val="left" w:pos="0"/>
                      </w:tabs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984F7F"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info@innerhofer.it     </w:t>
                    </w:r>
                  </w:p>
                  <w:p w14:paraId="47491337" w14:textId="77777777" w:rsidR="00F31432" w:rsidRPr="00984F7F" w:rsidRDefault="00F31432" w:rsidP="00F31432">
                    <w:pPr>
                      <w:tabs>
                        <w:tab w:val="left" w:pos="0"/>
                      </w:tabs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954EBD">
      <w:rPr>
        <w:rFonts w:ascii="Neue DIN SemiBold" w:hAnsi="Neue DIN SemiBold"/>
        <w:b/>
        <w:bCs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F1DE752" wp14:editId="01EA48B7">
              <wp:simplePos x="0" y="0"/>
              <wp:positionH relativeFrom="column">
                <wp:posOffset>4350953</wp:posOffset>
              </wp:positionH>
              <wp:positionV relativeFrom="paragraph">
                <wp:posOffset>-979240</wp:posOffset>
              </wp:positionV>
              <wp:extent cx="1262380" cy="1118235"/>
              <wp:effectExtent l="0" t="0" r="0" b="0"/>
              <wp:wrapNone/>
              <wp:docPr id="641721258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2380" cy="11182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FAE7EDE" w14:textId="77777777" w:rsidR="00F31432" w:rsidRDefault="00F31432" w:rsidP="00954EBD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</w:pPr>
                          <w:proofErr w:type="spellStart"/>
                          <w:r w:rsidRPr="00A654F3"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  <w:lang w:val="en-US"/>
                            </w:rPr>
                            <w:t>Innerhofer</w:t>
                          </w:r>
                          <w:proofErr w:type="spellEnd"/>
                          <w:r w:rsidRPr="00A654F3"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  <w:lang w:val="en-US"/>
                            </w:rPr>
                            <w:t xml:space="preserve"> S.p.A.</w:t>
                          </w:r>
                          <w:r w:rsidRPr="00A654F3">
                            <w:rPr>
                              <w:rFonts w:ascii="Neue DIN" w:hAnsi="Neue DIN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r w:rsidRPr="00A654F3">
                            <w:rPr>
                              <w:rFonts w:ascii="Neue DIN" w:hAnsi="Neue DIN"/>
                              <w:sz w:val="16"/>
                              <w:szCs w:val="16"/>
                              <w:lang w:val="en-US"/>
                            </w:rPr>
                            <w:br/>
                          </w:r>
                          <w:proofErr w:type="spellStart"/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Iscrizione</w:t>
                          </w:r>
                          <w:proofErr w:type="spellEnd"/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registro</w:t>
                          </w:r>
                          <w:proofErr w:type="spellEnd"/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impresa:</w:t>
                          </w:r>
                        </w:p>
                        <w:p w14:paraId="0445C565" w14:textId="7578708A" w:rsidR="00F31432" w:rsidRPr="00F354E8" w:rsidRDefault="00F31432" w:rsidP="00954EBD">
                          <w:pPr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</w:pPr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BZ – 18108</w:t>
                          </w:r>
                          <w:r w:rsidR="00D5192B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1</w:t>
                          </w:r>
                        </w:p>
                        <w:p w14:paraId="03B276C2" w14:textId="77777777" w:rsidR="00F31432" w:rsidRPr="00F354E8" w:rsidRDefault="00F31432" w:rsidP="00954EBD">
                          <w:pPr>
                            <w:spacing w:line="240" w:lineRule="exact"/>
                            <w:jc w:val="left"/>
                            <w:rPr>
                              <w:lang w:val="en-US"/>
                            </w:rPr>
                          </w:pPr>
                          <w:r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 xml:space="preserve">IVA: </w:t>
                          </w:r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IT 024 73</w:t>
                          </w:r>
                          <w:r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 xml:space="preserve"> 41 0211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F1DE752" id="_x0000_s1027" type="#_x0000_t202" style="position:absolute;left:0;text-align:left;margin-left:342.6pt;margin-top:-77.1pt;width:99.4pt;height:88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" filled="f" stroked="f" strokeweight=".5pt">
              <v:textbox>
                <w:txbxContent>
                  <w:p w14:paraId="1FAE7EDE" w14:textId="77777777" w:rsidR="00F31432" w:rsidRDefault="00F31432" w:rsidP="00954EBD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</w:pPr>
                    <w:proofErr w:type="spellStart"/>
                    <w:r w:rsidRPr="00A654F3"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  <w:lang w:val="en-US"/>
                      </w:rPr>
                      <w:t>Innerhofer</w:t>
                    </w:r>
                    <w:proofErr w:type="spellEnd"/>
                    <w:r w:rsidRPr="00A654F3"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  <w:lang w:val="en-US"/>
                      </w:rPr>
                      <w:t xml:space="preserve"> S.p.A.</w:t>
                    </w:r>
                    <w:r w:rsidRPr="00A654F3">
                      <w:rPr>
                        <w:rFonts w:ascii="Neue DIN" w:hAnsi="Neue DIN"/>
                        <w:sz w:val="16"/>
                        <w:szCs w:val="16"/>
                        <w:lang w:val="en-US"/>
                      </w:rPr>
                      <w:t xml:space="preserve"> </w:t>
                    </w:r>
                    <w:r w:rsidRPr="00A654F3">
                      <w:rPr>
                        <w:rFonts w:ascii="Neue DIN" w:hAnsi="Neue DIN"/>
                        <w:sz w:val="16"/>
                        <w:szCs w:val="16"/>
                        <w:lang w:val="en-US"/>
                      </w:rPr>
                      <w:br/>
                    </w:r>
                    <w:proofErr w:type="spellStart"/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Iscrizione</w:t>
                    </w:r>
                    <w:proofErr w:type="spellEnd"/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registro</w:t>
                    </w:r>
                    <w:proofErr w:type="spellEnd"/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 xml:space="preserve"> </w:t>
                    </w:r>
                    <w:r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impresa:</w:t>
                    </w:r>
                  </w:p>
                  <w:p w14:paraId="0445C565" w14:textId="7578708A" w:rsidR="00F31432" w:rsidRPr="00F354E8" w:rsidRDefault="00F31432" w:rsidP="00954EBD">
                    <w:pPr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</w:pPr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BZ – 18108</w:t>
                    </w:r>
                    <w:r w:rsidR="00D5192B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1</w:t>
                    </w:r>
                  </w:p>
                  <w:p w14:paraId="03B276C2" w14:textId="77777777" w:rsidR="00F31432" w:rsidRPr="00F354E8" w:rsidRDefault="00F31432" w:rsidP="00954EBD">
                    <w:pPr>
                      <w:spacing w:line="240" w:lineRule="exact"/>
                      <w:jc w:val="left"/>
                      <w:rPr>
                        <w:lang w:val="en-US"/>
                      </w:rPr>
                    </w:pPr>
                    <w:r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 xml:space="preserve">IVA: </w:t>
                    </w:r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IT 024 73</w:t>
                    </w:r>
                    <w:r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 xml:space="preserve"> 41 0211</w:t>
                    </w:r>
                  </w:p>
                </w:txbxContent>
              </v:textbox>
            </v:shape>
          </w:pict>
        </mc:Fallback>
      </mc:AlternateContent>
    </w:r>
    <w:r w:rsidR="00954EBD">
      <w:rPr>
        <w:rFonts w:ascii="Neue DIN SemiBold" w:hAnsi="Neue DIN SemiBold"/>
        <w:b/>
        <w:bCs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20EB26D" wp14:editId="36BCBC10">
              <wp:simplePos x="0" y="0"/>
              <wp:positionH relativeFrom="column">
                <wp:posOffset>1366520</wp:posOffset>
              </wp:positionH>
              <wp:positionV relativeFrom="paragraph">
                <wp:posOffset>-977970</wp:posOffset>
              </wp:positionV>
              <wp:extent cx="1254760" cy="1029335"/>
              <wp:effectExtent l="0" t="0" r="0" b="0"/>
              <wp:wrapNone/>
              <wp:docPr id="945452321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4760" cy="10293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9730EEE" w14:textId="67319D9D" w:rsidR="00F31432" w:rsidRDefault="00F31432" w:rsidP="00954EBD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A57408"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</w:rPr>
                            <w:t>Innerhofer AG</w:t>
                          </w:r>
                          <w:r>
                            <w:rPr>
                              <w:rFonts w:ascii="Neue DIN" w:hAnsi="Neue DIN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Neue DIN" w:hAnsi="Neue DIN"/>
                              <w:sz w:val="16"/>
                              <w:szCs w:val="16"/>
                            </w:rPr>
                            <w:br/>
                          </w:r>
                          <w:r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Handelskammer: </w:t>
                          </w:r>
                          <w:r w:rsidRPr="00310359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br/>
                            <w:t>BZ – 18108</w:t>
                          </w:r>
                          <w:r w:rsidR="00D5192B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1</w:t>
                          </w:r>
                        </w:p>
                        <w:p w14:paraId="2E109428" w14:textId="77777777" w:rsidR="00F31432" w:rsidRDefault="00F31432" w:rsidP="00954EBD">
                          <w:pPr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proofErr w:type="spellStart"/>
                          <w:r w:rsidRPr="00246143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UID</w:t>
                          </w:r>
                          <w:proofErr w:type="spellEnd"/>
                          <w:r w:rsidRPr="00246143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: IT 024 73</w:t>
                          </w:r>
                          <w:r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 41 0211</w:t>
                          </w:r>
                        </w:p>
                        <w:p w14:paraId="4D109840" w14:textId="77777777" w:rsidR="00F31432" w:rsidRPr="00DA46FF" w:rsidRDefault="00F31432" w:rsidP="00954EBD">
                          <w:pPr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0EB26D" id="_x0000_s1028" type="#_x0000_t202" style="position:absolute;left:0;text-align:left;margin-left:107.6pt;margin-top:-77pt;width:98.8pt;height:81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" filled="f" stroked="f" strokeweight=".5pt">
              <v:textbox>
                <w:txbxContent>
                  <w:p w14:paraId="59730EEE" w14:textId="67319D9D" w:rsidR="00F31432" w:rsidRDefault="00F31432" w:rsidP="00954EBD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A57408"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</w:rPr>
                      <w:t>Innerhofer AG</w:t>
                    </w:r>
                    <w:r>
                      <w:rPr>
                        <w:rFonts w:ascii="Neue DIN" w:hAnsi="Neue DIN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Neue DIN" w:hAnsi="Neue DIN"/>
                        <w:sz w:val="16"/>
                        <w:szCs w:val="16"/>
                      </w:rPr>
                      <w:br/>
                    </w:r>
                    <w:r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Handelskammer: </w:t>
                    </w:r>
                    <w:r w:rsidRPr="00310359"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Neue DIN Light" w:hAnsi="Neue DIN Light"/>
                        <w:sz w:val="16"/>
                        <w:szCs w:val="16"/>
                      </w:rPr>
                      <w:br/>
                      <w:t>BZ – 18108</w:t>
                    </w:r>
                    <w:r w:rsidR="00D5192B">
                      <w:rPr>
                        <w:rFonts w:ascii="Neue DIN Light" w:hAnsi="Neue DIN Light"/>
                        <w:sz w:val="16"/>
                        <w:szCs w:val="16"/>
                      </w:rPr>
                      <w:t>1</w:t>
                    </w:r>
                  </w:p>
                  <w:p w14:paraId="2E109428" w14:textId="77777777" w:rsidR="00F31432" w:rsidRDefault="00F31432" w:rsidP="00954EBD">
                    <w:pPr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proofErr w:type="spellStart"/>
                    <w:r w:rsidRPr="00246143">
                      <w:rPr>
                        <w:rFonts w:ascii="Neue DIN Light" w:hAnsi="Neue DIN Light"/>
                        <w:sz w:val="16"/>
                        <w:szCs w:val="16"/>
                      </w:rPr>
                      <w:t>UID</w:t>
                    </w:r>
                    <w:proofErr w:type="spellEnd"/>
                    <w:r w:rsidRPr="00246143">
                      <w:rPr>
                        <w:rFonts w:ascii="Neue DIN Light" w:hAnsi="Neue DIN Light"/>
                        <w:sz w:val="16"/>
                        <w:szCs w:val="16"/>
                      </w:rPr>
                      <w:t>: IT 024 73</w:t>
                    </w:r>
                    <w:r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 41 0211</w:t>
                    </w:r>
                  </w:p>
                  <w:p w14:paraId="4D109840" w14:textId="77777777" w:rsidR="00F31432" w:rsidRPr="00DA46FF" w:rsidRDefault="00F31432" w:rsidP="00954EBD">
                    <w:pPr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715215">
      <w:rPr>
        <w:rFonts w:ascii="Neue DIN SemiBold" w:hAnsi="Neue DIN SemiBold"/>
        <w:b/>
        <w:bCs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D917BC6" wp14:editId="279700F5">
              <wp:simplePos x="0" y="0"/>
              <wp:positionH relativeFrom="column">
                <wp:posOffset>2870835</wp:posOffset>
              </wp:positionH>
              <wp:positionV relativeFrom="paragraph">
                <wp:posOffset>-977265</wp:posOffset>
              </wp:positionV>
              <wp:extent cx="1471930" cy="1369060"/>
              <wp:effectExtent l="0" t="0" r="0" b="0"/>
              <wp:wrapNone/>
              <wp:docPr id="1012235532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1930" cy="13690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D764956" w14:textId="77777777" w:rsidR="00935DC3" w:rsidRPr="00935DC3" w:rsidRDefault="00F31432" w:rsidP="00954EBD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A57408"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</w:rPr>
                            <w:t>Innerhofer</w:t>
                          </w:r>
                          <w:r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</w:rPr>
                            <w:t>S.p.A</w:t>
                          </w:r>
                          <w:proofErr w:type="spellEnd"/>
                          <w:r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</w:rPr>
                            <w:t>.</w:t>
                          </w:r>
                          <w:r>
                            <w:rPr>
                              <w:rFonts w:ascii="Neue DIN" w:hAnsi="Neue DIN"/>
                              <w:sz w:val="16"/>
                              <w:szCs w:val="16"/>
                            </w:rPr>
                            <w:br/>
                          </w:r>
                          <w:r w:rsidR="00935DC3" w:rsidRPr="00935DC3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Via S. Altmann 6</w:t>
                          </w:r>
                        </w:p>
                        <w:p w14:paraId="1DE86034" w14:textId="77777777" w:rsidR="00935DC3" w:rsidRPr="00935DC3" w:rsidRDefault="00935DC3" w:rsidP="00954EBD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935DC3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39100 </w:t>
                          </w:r>
                          <w:proofErr w:type="spellStart"/>
                          <w:r w:rsidRPr="00935DC3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Bolzano</w:t>
                          </w:r>
                          <w:proofErr w:type="spellEnd"/>
                          <w:r w:rsidRPr="00935DC3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 (BZ)</w:t>
                          </w:r>
                        </w:p>
                        <w:p w14:paraId="007BDF9A" w14:textId="77777777" w:rsidR="00935DC3" w:rsidRDefault="00935DC3" w:rsidP="00954EBD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935DC3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Italia</w:t>
                          </w:r>
                        </w:p>
                        <w:p w14:paraId="7011B679" w14:textId="2B373869" w:rsidR="00F31432" w:rsidRPr="0073672E" w:rsidRDefault="00F31432" w:rsidP="00954EBD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73672E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T +39 </w:t>
                          </w:r>
                          <w:r w:rsidRPr="00B36E9D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0471 061 970</w:t>
                          </w:r>
                        </w:p>
                        <w:p w14:paraId="7292464D" w14:textId="77777777" w:rsidR="00F31432" w:rsidRDefault="00F31432" w:rsidP="00954EBD">
                          <w:pPr>
                            <w:tabs>
                              <w:tab w:val="left" w:pos="0"/>
                            </w:tabs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73672E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www.innerhofer.it   </w:t>
                          </w:r>
                        </w:p>
                        <w:p w14:paraId="709FEC09" w14:textId="77777777" w:rsidR="00F31432" w:rsidRDefault="00F31432" w:rsidP="00954EBD">
                          <w:pPr>
                            <w:tabs>
                              <w:tab w:val="left" w:pos="0"/>
                            </w:tabs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73672E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info@innerhofer.it</w:t>
                          </w:r>
                        </w:p>
                        <w:p w14:paraId="422EFD0C" w14:textId="77777777" w:rsidR="00F31432" w:rsidRPr="00DA46FF" w:rsidRDefault="00F31432" w:rsidP="00954EBD">
                          <w:pPr>
                            <w:tabs>
                              <w:tab w:val="left" w:pos="0"/>
                            </w:tabs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D917BC6" id="_x0000_s1029" type="#_x0000_t202" style="position:absolute;left:0;text-align:left;margin-left:226.05pt;margin-top:-76.95pt;width:115.9pt;height:107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" filled="f" stroked="f" strokeweight=".5pt">
              <v:textbox>
                <w:txbxContent>
                  <w:p w14:paraId="5D764956" w14:textId="77777777" w:rsidR="00935DC3" w:rsidRPr="00935DC3" w:rsidRDefault="00F31432" w:rsidP="00954EBD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A57408"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</w:rPr>
                      <w:t>Innerhofer</w:t>
                    </w:r>
                    <w:r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</w:rPr>
                      <w:t>S.p.A</w:t>
                    </w:r>
                    <w:proofErr w:type="spellEnd"/>
                    <w:r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</w:rPr>
                      <w:t>.</w:t>
                    </w:r>
                    <w:r>
                      <w:rPr>
                        <w:rFonts w:ascii="Neue DIN" w:hAnsi="Neue DIN"/>
                        <w:sz w:val="16"/>
                        <w:szCs w:val="16"/>
                      </w:rPr>
                      <w:br/>
                    </w:r>
                    <w:r w:rsidR="00935DC3" w:rsidRPr="00935DC3">
                      <w:rPr>
                        <w:rFonts w:ascii="Neue DIN Light" w:hAnsi="Neue DIN Light"/>
                        <w:sz w:val="16"/>
                        <w:szCs w:val="16"/>
                      </w:rPr>
                      <w:t>Via S. Altmann 6</w:t>
                    </w:r>
                  </w:p>
                  <w:p w14:paraId="1DE86034" w14:textId="77777777" w:rsidR="00935DC3" w:rsidRPr="00935DC3" w:rsidRDefault="00935DC3" w:rsidP="00954EBD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935DC3"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39100 </w:t>
                    </w:r>
                    <w:proofErr w:type="spellStart"/>
                    <w:r w:rsidRPr="00935DC3">
                      <w:rPr>
                        <w:rFonts w:ascii="Neue DIN Light" w:hAnsi="Neue DIN Light"/>
                        <w:sz w:val="16"/>
                        <w:szCs w:val="16"/>
                      </w:rPr>
                      <w:t>Bolzano</w:t>
                    </w:r>
                    <w:proofErr w:type="spellEnd"/>
                    <w:r w:rsidRPr="00935DC3"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 (BZ)</w:t>
                    </w:r>
                  </w:p>
                  <w:p w14:paraId="007BDF9A" w14:textId="77777777" w:rsidR="00935DC3" w:rsidRDefault="00935DC3" w:rsidP="00954EBD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935DC3">
                      <w:rPr>
                        <w:rFonts w:ascii="Neue DIN Light" w:hAnsi="Neue DIN Light"/>
                        <w:sz w:val="16"/>
                        <w:szCs w:val="16"/>
                      </w:rPr>
                      <w:t>Italia</w:t>
                    </w:r>
                  </w:p>
                  <w:p w14:paraId="7011B679" w14:textId="2B373869" w:rsidR="00F31432" w:rsidRPr="0073672E" w:rsidRDefault="00F31432" w:rsidP="00954EBD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73672E"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T +39 </w:t>
                    </w:r>
                    <w:r w:rsidRPr="00B36E9D">
                      <w:rPr>
                        <w:rFonts w:ascii="Neue DIN Light" w:hAnsi="Neue DIN Light"/>
                        <w:sz w:val="16"/>
                        <w:szCs w:val="16"/>
                      </w:rPr>
                      <w:t>0471 061 970</w:t>
                    </w:r>
                  </w:p>
                  <w:p w14:paraId="7292464D" w14:textId="77777777" w:rsidR="00F31432" w:rsidRDefault="00F31432" w:rsidP="00954EBD">
                    <w:pPr>
                      <w:tabs>
                        <w:tab w:val="left" w:pos="0"/>
                      </w:tabs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73672E"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www.innerhofer.it   </w:t>
                    </w:r>
                  </w:p>
                  <w:p w14:paraId="709FEC09" w14:textId="77777777" w:rsidR="00F31432" w:rsidRDefault="00F31432" w:rsidP="00954EBD">
                    <w:pPr>
                      <w:tabs>
                        <w:tab w:val="left" w:pos="0"/>
                      </w:tabs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73672E">
                      <w:rPr>
                        <w:rFonts w:ascii="Neue DIN Light" w:hAnsi="Neue DIN Light"/>
                        <w:sz w:val="16"/>
                        <w:szCs w:val="16"/>
                      </w:rPr>
                      <w:t>info@innerhofer.it</w:t>
                    </w:r>
                  </w:p>
                  <w:p w14:paraId="422EFD0C" w14:textId="77777777" w:rsidR="00F31432" w:rsidRPr="00DA46FF" w:rsidRDefault="00F31432" w:rsidP="00954EBD">
                    <w:pPr>
                      <w:tabs>
                        <w:tab w:val="left" w:pos="0"/>
                      </w:tabs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F659F" w14:textId="77777777" w:rsidR="00397535" w:rsidRDefault="00397535" w:rsidP="00E40031">
      <w:pPr>
        <w:spacing w:line="240" w:lineRule="auto"/>
      </w:pPr>
      <w:r>
        <w:separator/>
      </w:r>
    </w:p>
  </w:footnote>
  <w:footnote w:type="continuationSeparator" w:id="0">
    <w:p w14:paraId="72570EB8" w14:textId="77777777" w:rsidR="00397535" w:rsidRDefault="00397535" w:rsidP="00E400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F29D1" w14:textId="77777777" w:rsidR="00954EBD" w:rsidRDefault="00954EB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81BB8" w14:textId="77777777" w:rsidR="00954EBD" w:rsidRDefault="00954EB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0B398" w14:textId="0A7035B8" w:rsidR="00035C6A" w:rsidRPr="00035C6A" w:rsidRDefault="00035C6A" w:rsidP="004728FA">
    <w:pPr>
      <w:rPr>
        <w:noProof/>
      </w:rPr>
    </w:pPr>
    <w:r w:rsidRPr="00310359">
      <w:rPr>
        <w:rFonts w:ascii="Neue DIN SemiBold" w:hAnsi="Neue DIN SemiBold"/>
        <w:b/>
        <w:bCs/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3B59AC56" wp14:editId="09C8EA67">
          <wp:simplePos x="0" y="0"/>
          <wp:positionH relativeFrom="column">
            <wp:posOffset>4050417</wp:posOffset>
          </wp:positionH>
          <wp:positionV relativeFrom="paragraph">
            <wp:posOffset>58528</wp:posOffset>
          </wp:positionV>
          <wp:extent cx="2310765" cy="345440"/>
          <wp:effectExtent l="0" t="0" r="0" b="0"/>
          <wp:wrapNone/>
          <wp:docPr id="1592789605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1238102" name="Grafik 180123810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10765" cy="345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69FF248" w14:textId="23077A8E" w:rsidR="00F77346" w:rsidRDefault="00F77346">
    <w:pPr>
      <w:pStyle w:val="Kopfzeile"/>
    </w:pPr>
  </w:p>
  <w:p w14:paraId="426A1A33" w14:textId="455F1197" w:rsidR="00F77346" w:rsidRDefault="00F77346">
    <w:pPr>
      <w:pStyle w:val="Kopfzeile"/>
    </w:pPr>
  </w:p>
  <w:p w14:paraId="5DB28CF5" w14:textId="6B506DF4" w:rsidR="00F77346" w:rsidRDefault="00F77346">
    <w:pPr>
      <w:pStyle w:val="Kopfzeile"/>
    </w:pPr>
  </w:p>
  <w:p w14:paraId="2DEC6E36" w14:textId="622219BA" w:rsidR="00F77346" w:rsidRDefault="00F77346">
    <w:pPr>
      <w:pStyle w:val="Kopfzeile"/>
    </w:pPr>
  </w:p>
  <w:p w14:paraId="39A91893" w14:textId="6F1F6D92" w:rsidR="00F77346" w:rsidRDefault="00F77346">
    <w:pPr>
      <w:pStyle w:val="Kopfzeile"/>
    </w:pPr>
  </w:p>
  <w:p w14:paraId="43210D94" w14:textId="77777777" w:rsidR="00B77AF9" w:rsidRDefault="00B77AF9">
    <w:pPr>
      <w:pStyle w:val="Kopfzeile"/>
    </w:pPr>
  </w:p>
  <w:p w14:paraId="7322F45A" w14:textId="7FF9DA27" w:rsidR="00F77346" w:rsidRDefault="00F77346" w:rsidP="00B77AF9">
    <w:pPr>
      <w:pStyle w:val="Kopfzeile"/>
      <w:tabs>
        <w:tab w:val="clear" w:pos="9072"/>
      </w:tabs>
    </w:pPr>
  </w:p>
  <w:p w14:paraId="1DFD9B66" w14:textId="07C20561" w:rsidR="008604EA" w:rsidRDefault="008604EA" w:rsidP="00935DC3">
    <w:pPr>
      <w:tabs>
        <w:tab w:val="left" w:pos="9072"/>
      </w:tabs>
      <w:ind w:right="-851"/>
      <w:rPr>
        <w:rFonts w:ascii="Neue DIN SemiWide SemiBold" w:hAnsi="Neue DIN SemiWide SemiBold"/>
        <w:b/>
        <w:bCs/>
        <w:sz w:val="16"/>
        <w:szCs w:val="16"/>
      </w:rPr>
    </w:pPr>
  </w:p>
  <w:p w14:paraId="0DD6C459" w14:textId="77777777" w:rsidR="000B36D1" w:rsidRPr="00F31432" w:rsidRDefault="000B36D1" w:rsidP="00935DC3">
    <w:pPr>
      <w:tabs>
        <w:tab w:val="left" w:pos="9072"/>
      </w:tabs>
      <w:ind w:right="-851"/>
      <w:rPr>
        <w:rFonts w:ascii="Neue DIN Light" w:hAnsi="Neue DIN Light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43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F60"/>
    <w:rsid w:val="000000AB"/>
    <w:rsid w:val="000329E1"/>
    <w:rsid w:val="00035C6A"/>
    <w:rsid w:val="0004000E"/>
    <w:rsid w:val="00044E57"/>
    <w:rsid w:val="00047215"/>
    <w:rsid w:val="0005367F"/>
    <w:rsid w:val="00067003"/>
    <w:rsid w:val="00074A7C"/>
    <w:rsid w:val="000B0371"/>
    <w:rsid w:val="000B36D1"/>
    <w:rsid w:val="0014017E"/>
    <w:rsid w:val="00186271"/>
    <w:rsid w:val="001D751A"/>
    <w:rsid w:val="001D7CA7"/>
    <w:rsid w:val="00225FA8"/>
    <w:rsid w:val="00233F39"/>
    <w:rsid w:val="00246143"/>
    <w:rsid w:val="00256347"/>
    <w:rsid w:val="002672AC"/>
    <w:rsid w:val="002D6E67"/>
    <w:rsid w:val="00335827"/>
    <w:rsid w:val="00350311"/>
    <w:rsid w:val="00357A2C"/>
    <w:rsid w:val="00363FCE"/>
    <w:rsid w:val="003726D9"/>
    <w:rsid w:val="00383234"/>
    <w:rsid w:val="00397535"/>
    <w:rsid w:val="003A1C59"/>
    <w:rsid w:val="003C4F88"/>
    <w:rsid w:val="003C51D9"/>
    <w:rsid w:val="003D6174"/>
    <w:rsid w:val="003F53C5"/>
    <w:rsid w:val="0042312A"/>
    <w:rsid w:val="00465F1A"/>
    <w:rsid w:val="004728FA"/>
    <w:rsid w:val="00477F60"/>
    <w:rsid w:val="004875ED"/>
    <w:rsid w:val="004A03AC"/>
    <w:rsid w:val="004A4948"/>
    <w:rsid w:val="004B5E19"/>
    <w:rsid w:val="004E1CD4"/>
    <w:rsid w:val="0051310A"/>
    <w:rsid w:val="00517661"/>
    <w:rsid w:val="00537AB4"/>
    <w:rsid w:val="00554A5A"/>
    <w:rsid w:val="005614D0"/>
    <w:rsid w:val="0056580D"/>
    <w:rsid w:val="005718ED"/>
    <w:rsid w:val="005A52E6"/>
    <w:rsid w:val="005F1776"/>
    <w:rsid w:val="00611CAD"/>
    <w:rsid w:val="00687917"/>
    <w:rsid w:val="006C642E"/>
    <w:rsid w:val="006D6D17"/>
    <w:rsid w:val="00705671"/>
    <w:rsid w:val="0071431B"/>
    <w:rsid w:val="00715215"/>
    <w:rsid w:val="0072603B"/>
    <w:rsid w:val="007374EF"/>
    <w:rsid w:val="00744AF1"/>
    <w:rsid w:val="007473F5"/>
    <w:rsid w:val="00761A0D"/>
    <w:rsid w:val="00771FFE"/>
    <w:rsid w:val="00781B31"/>
    <w:rsid w:val="0079359B"/>
    <w:rsid w:val="007C0659"/>
    <w:rsid w:val="007E0B04"/>
    <w:rsid w:val="007E0EBA"/>
    <w:rsid w:val="007E728E"/>
    <w:rsid w:val="007F0241"/>
    <w:rsid w:val="0081601F"/>
    <w:rsid w:val="00830AB6"/>
    <w:rsid w:val="00851E3F"/>
    <w:rsid w:val="008604EA"/>
    <w:rsid w:val="00864C1C"/>
    <w:rsid w:val="008D2C60"/>
    <w:rsid w:val="008F64CB"/>
    <w:rsid w:val="009051D1"/>
    <w:rsid w:val="00935DC3"/>
    <w:rsid w:val="00954EBD"/>
    <w:rsid w:val="00984F7F"/>
    <w:rsid w:val="0099475B"/>
    <w:rsid w:val="00996D44"/>
    <w:rsid w:val="009B3A34"/>
    <w:rsid w:val="009B7E7F"/>
    <w:rsid w:val="009D2CC1"/>
    <w:rsid w:val="00A15DB7"/>
    <w:rsid w:val="00A315AE"/>
    <w:rsid w:val="00A53C3D"/>
    <w:rsid w:val="00A654F3"/>
    <w:rsid w:val="00A87744"/>
    <w:rsid w:val="00AE2DE3"/>
    <w:rsid w:val="00AE4648"/>
    <w:rsid w:val="00B41562"/>
    <w:rsid w:val="00B5059B"/>
    <w:rsid w:val="00B56AE1"/>
    <w:rsid w:val="00B77AF9"/>
    <w:rsid w:val="00B8702E"/>
    <w:rsid w:val="00BC467F"/>
    <w:rsid w:val="00BD08B9"/>
    <w:rsid w:val="00BD20E3"/>
    <w:rsid w:val="00BD697B"/>
    <w:rsid w:val="00BE38DF"/>
    <w:rsid w:val="00BE5CF1"/>
    <w:rsid w:val="00BF710E"/>
    <w:rsid w:val="00C30DD3"/>
    <w:rsid w:val="00C47E6C"/>
    <w:rsid w:val="00C534F4"/>
    <w:rsid w:val="00C85CBF"/>
    <w:rsid w:val="00CC6A32"/>
    <w:rsid w:val="00CC781A"/>
    <w:rsid w:val="00CE396C"/>
    <w:rsid w:val="00D5192B"/>
    <w:rsid w:val="00D76EEA"/>
    <w:rsid w:val="00D823F5"/>
    <w:rsid w:val="00D8446A"/>
    <w:rsid w:val="00D943EA"/>
    <w:rsid w:val="00D971D0"/>
    <w:rsid w:val="00DA29F1"/>
    <w:rsid w:val="00DA2D38"/>
    <w:rsid w:val="00DA46FF"/>
    <w:rsid w:val="00DB4874"/>
    <w:rsid w:val="00DC1563"/>
    <w:rsid w:val="00E16E64"/>
    <w:rsid w:val="00E40031"/>
    <w:rsid w:val="00E54471"/>
    <w:rsid w:val="00E65203"/>
    <w:rsid w:val="00E74F13"/>
    <w:rsid w:val="00E839F1"/>
    <w:rsid w:val="00E90DC5"/>
    <w:rsid w:val="00E9441F"/>
    <w:rsid w:val="00E94773"/>
    <w:rsid w:val="00EB7780"/>
    <w:rsid w:val="00EC716C"/>
    <w:rsid w:val="00F31432"/>
    <w:rsid w:val="00F77346"/>
    <w:rsid w:val="00F8458C"/>
    <w:rsid w:val="00F92394"/>
    <w:rsid w:val="00F9335E"/>
    <w:rsid w:val="00F94B55"/>
    <w:rsid w:val="00FC6041"/>
    <w:rsid w:val="00FE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9E695E"/>
  <w15:docId w15:val="{0B98C1F1-54E2-5045-8E51-6625656E3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371"/>
    <w:pPr>
      <w:spacing w:after="0" w:line="260" w:lineRule="exact"/>
      <w:jc w:val="both"/>
    </w:pPr>
    <w:rPr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B03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E40031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40031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E40031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40031"/>
    <w:rPr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400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40031"/>
    <w:rPr>
      <w:rFonts w:ascii="Tahoma" w:hAnsi="Tahoma" w:cs="Tahoma"/>
      <w:sz w:val="16"/>
      <w:szCs w:val="16"/>
    </w:rPr>
  </w:style>
  <w:style w:type="paragraph" w:customStyle="1" w:styleId="RecipientAddress">
    <w:name w:val="Recipient Address"/>
    <w:basedOn w:val="KeinLeerraum"/>
    <w:link w:val="RecipientAddressChar"/>
    <w:uiPriority w:val="5"/>
    <w:qFormat/>
    <w:rsid w:val="00A53C3D"/>
    <w:pPr>
      <w:spacing w:before="200" w:after="200" w:line="276" w:lineRule="auto"/>
      <w:contextualSpacing/>
      <w:jc w:val="left"/>
    </w:pPr>
    <w:rPr>
      <w:rFonts w:asciiTheme="majorHAnsi" w:eastAsiaTheme="minorEastAsia" w:hAnsiTheme="majorHAnsi"/>
      <w:color w:val="632423" w:themeColor="accent2" w:themeShade="80"/>
      <w:sz w:val="18"/>
      <w:lang w:val="en-US"/>
    </w:rPr>
  </w:style>
  <w:style w:type="character" w:customStyle="1" w:styleId="RecipientAddressChar">
    <w:name w:val="Recipient Address Char"/>
    <w:basedOn w:val="Absatz-Standardschriftart"/>
    <w:link w:val="RecipientAddress"/>
    <w:uiPriority w:val="5"/>
    <w:rsid w:val="00A53C3D"/>
    <w:rPr>
      <w:rFonts w:asciiTheme="majorHAnsi" w:eastAsiaTheme="minorEastAsia" w:hAnsiTheme="majorHAnsi"/>
      <w:color w:val="632423" w:themeColor="accent2" w:themeShade="80"/>
      <w:sz w:val="18"/>
      <w:lang w:val="en-US"/>
    </w:rPr>
  </w:style>
  <w:style w:type="paragraph" w:styleId="KeinLeerraum">
    <w:name w:val="No Spacing"/>
    <w:uiPriority w:val="1"/>
    <w:qFormat/>
    <w:rsid w:val="00A53C3D"/>
    <w:pPr>
      <w:spacing w:after="0" w:line="240" w:lineRule="auto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eamuller/Desktop/team_neusta/Briefpapier/n_is/neusta_is_BP_2021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2453617B-E153-054B-9CA6-AA30B3880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neusta_is_BP_2021.dotx</Template>
  <TotalTime>0</TotalTime>
  <Pages>1</Pages>
  <Words>189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Daniela Ölz</cp:lastModifiedBy>
  <cp:revision>6</cp:revision>
  <cp:lastPrinted>2026-02-23T13:21:00Z</cp:lastPrinted>
  <dcterms:created xsi:type="dcterms:W3CDTF">2026-02-23T13:21:00Z</dcterms:created>
  <dcterms:modified xsi:type="dcterms:W3CDTF">2026-03-19T13:39:00Z</dcterms:modified>
</cp:coreProperties>
</file>