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E3B1C" w14:textId="385BEDBE" w:rsidR="00C30DD3" w:rsidRPr="00A654F3" w:rsidRDefault="00091059" w:rsidP="00C30DD3">
      <w:pPr>
        <w:spacing w:line="270" w:lineRule="exact"/>
        <w:rPr>
          <w:rFonts w:ascii="Neue DIN Light" w:hAnsi="Neue DIN Light" w:cs="Arial"/>
          <w:szCs w:val="20"/>
          <w:lang w:val="de-AT"/>
        </w:rPr>
      </w:pPr>
      <w:r>
        <w:rPr>
          <w:rFonts w:ascii="Neue DIN Light" w:hAnsi="Neue DIN Light" w:cs="Arial"/>
          <w:szCs w:val="20"/>
          <w:lang w:val="de-AT"/>
        </w:rPr>
        <w:t xml:space="preserve">  </w:t>
      </w:r>
    </w:p>
    <w:tbl>
      <w:tblPr>
        <w:tblStyle w:val="Tabellenraster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</w:tblGrid>
      <w:tr w:rsidR="00B77AF9" w14:paraId="1118988E" w14:textId="77777777" w:rsidTr="00B41562">
        <w:trPr>
          <w:trHeight w:val="1045"/>
          <w:jc w:val="right"/>
        </w:trPr>
        <w:tc>
          <w:tcPr>
            <w:tcW w:w="4799" w:type="dxa"/>
          </w:tcPr>
          <w:p w14:paraId="5CA33755" w14:textId="77777777" w:rsidR="00B77AF9" w:rsidRPr="00B77AF9" w:rsidRDefault="00B77AF9" w:rsidP="00B5059B">
            <w:pPr>
              <w:pStyle w:val="RecipientAddress"/>
              <w:spacing w:before="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Max Mustermann</w:t>
            </w: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br/>
              <w:t>Musterstraße 123</w:t>
            </w:r>
          </w:p>
          <w:p w14:paraId="797A4D2C" w14:textId="15D798D7" w:rsidR="00B77AF9" w:rsidRDefault="00B41562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456</w:t>
            </w:r>
            <w:r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 xml:space="preserve">78 </w:t>
            </w:r>
            <w:r w:rsidR="00B77AF9"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Musterstadt</w:t>
            </w:r>
          </w:p>
          <w:p w14:paraId="7C811A84" w14:textId="77777777" w:rsidR="00335827" w:rsidRDefault="00335827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  <w:p w14:paraId="6440480A" w14:textId="1AB2F206" w:rsidR="00B77AF9" w:rsidRPr="00B77AF9" w:rsidRDefault="00B77AF9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22CF55E9" w14:textId="77777777" w:rsidR="00D52C0E" w:rsidRPr="00A654F3" w:rsidRDefault="00D52C0E" w:rsidP="00D52C0E">
      <w:pPr>
        <w:spacing w:line="270" w:lineRule="exact"/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</w:pPr>
      <w:proofErr w:type="spellStart"/>
      <w:r w:rsidRPr="00B27F5F"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  <w:t>Oggetto</w:t>
      </w:r>
      <w:proofErr w:type="spellEnd"/>
    </w:p>
    <w:p w14:paraId="071F8D36" w14:textId="77777777" w:rsidR="00D52C0E" w:rsidRPr="00DA46FF" w:rsidRDefault="00D52C0E" w:rsidP="00D52C0E">
      <w:pPr>
        <w:spacing w:line="270" w:lineRule="exact"/>
        <w:jc w:val="right"/>
        <w:rPr>
          <w:rFonts w:ascii="Neue DIN Light" w:hAnsi="Neue DIN Light" w:cs="Arial"/>
          <w:szCs w:val="20"/>
          <w:lang w:val="de-AT"/>
        </w:rPr>
      </w:pPr>
      <w:r w:rsidRPr="00042229">
        <w:rPr>
          <w:rFonts w:ascii="Neue DIN Light" w:hAnsi="Neue DIN Light" w:cs="Arial"/>
          <w:szCs w:val="20"/>
          <w:lang w:val="de-AT"/>
        </w:rPr>
        <w:t>GG/MM/</w:t>
      </w:r>
      <w:proofErr w:type="spellStart"/>
      <w:r w:rsidRPr="00042229">
        <w:rPr>
          <w:rFonts w:ascii="Neue DIN Light" w:hAnsi="Neue DIN Light" w:cs="Arial"/>
          <w:szCs w:val="20"/>
          <w:lang w:val="de-AT"/>
        </w:rPr>
        <w:t>AAAA</w:t>
      </w:r>
      <w:proofErr w:type="spellEnd"/>
    </w:p>
    <w:p w14:paraId="6079019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  <w:r w:rsidRPr="00B27F5F">
        <w:rPr>
          <w:rFonts w:ascii="Neue DIN Light" w:hAnsi="Neue DIN Light" w:cs="Arial"/>
          <w:szCs w:val="20"/>
          <w:lang w:val="de-AT"/>
        </w:rPr>
        <w:t>Gentile Signore</w:t>
      </w:r>
      <w:r w:rsidRPr="00A654F3">
        <w:rPr>
          <w:rFonts w:ascii="Neue DIN Light" w:hAnsi="Neue DIN Light" w:cs="Arial"/>
          <w:szCs w:val="20"/>
          <w:lang w:val="de-AT"/>
        </w:rPr>
        <w:t>,</w:t>
      </w:r>
    </w:p>
    <w:p w14:paraId="1D4002A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p w14:paraId="3BB2D554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6AEB96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080A8B1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>.</w:t>
      </w:r>
    </w:p>
    <w:p w14:paraId="1787BF5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4DC3297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31BA0E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65F8F83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1B5638B5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proofErr w:type="spellStart"/>
      <w:r w:rsidRPr="00B27F5F">
        <w:rPr>
          <w:rFonts w:ascii="Neue DIN Light" w:hAnsi="Neue DIN Light" w:cs="Arial"/>
          <w:szCs w:val="20"/>
        </w:rPr>
        <w:t>Cordiali</w:t>
      </w:r>
      <w:proofErr w:type="spellEnd"/>
      <w:r w:rsidRPr="00B27F5F">
        <w:rPr>
          <w:rFonts w:ascii="Neue DIN Light" w:hAnsi="Neue DIN Light" w:cs="Arial"/>
          <w:szCs w:val="20"/>
        </w:rPr>
        <w:t xml:space="preserve"> </w:t>
      </w:r>
      <w:proofErr w:type="spellStart"/>
      <w:r w:rsidRPr="00B27F5F">
        <w:rPr>
          <w:rFonts w:ascii="Neue DIN Light" w:hAnsi="Neue DIN Light" w:cs="Arial"/>
          <w:szCs w:val="20"/>
        </w:rPr>
        <w:t>saluti</w:t>
      </w:r>
      <w:proofErr w:type="spellEnd"/>
      <w:r w:rsidRPr="00B27F5F">
        <w:rPr>
          <w:rFonts w:ascii="Neue DIN Light" w:hAnsi="Neue DIN Light" w:cs="Arial"/>
          <w:szCs w:val="20"/>
        </w:rPr>
        <w:t>,</w:t>
      </w:r>
    </w:p>
    <w:p w14:paraId="55CA477A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Maria Musterfrau</w:t>
      </w:r>
    </w:p>
    <w:p w14:paraId="4C24F759" w14:textId="77777777" w:rsidR="00D52C0E" w:rsidRPr="00743FBD" w:rsidRDefault="00D52C0E" w:rsidP="00D52C0E">
      <w:pPr>
        <w:rPr>
          <w:rFonts w:ascii="Neue DIN Light" w:hAnsi="Neue DIN Light" w:cs="Arial"/>
          <w:szCs w:val="20"/>
        </w:rPr>
      </w:pPr>
    </w:p>
    <w:p w14:paraId="1971ECAE" w14:textId="2BD4EE86" w:rsidR="007E0EBA" w:rsidRPr="00A654F3" w:rsidRDefault="007E0EBA" w:rsidP="00D52C0E">
      <w:pPr>
        <w:spacing w:line="270" w:lineRule="exact"/>
        <w:rPr>
          <w:rFonts w:ascii="Neue DIN Light" w:hAnsi="Neue DIN Light" w:cs="Arial"/>
          <w:szCs w:val="20"/>
        </w:rPr>
      </w:pPr>
    </w:p>
    <w:sectPr w:rsidR="007E0EBA" w:rsidRPr="00A654F3" w:rsidSect="00B415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744" w:right="141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EEA42" w14:textId="77777777" w:rsidR="00B62C17" w:rsidRDefault="00B62C17" w:rsidP="00E40031">
      <w:pPr>
        <w:spacing w:line="240" w:lineRule="auto"/>
      </w:pPr>
      <w:r>
        <w:separator/>
      </w:r>
    </w:p>
  </w:endnote>
  <w:endnote w:type="continuationSeparator" w:id="0">
    <w:p w14:paraId="1F102B71" w14:textId="77777777" w:rsidR="00B62C17" w:rsidRDefault="00B62C17" w:rsidP="00E400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ue DIN Light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Neue DIN SemiWide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4BD" w14:textId="77777777" w:rsidR="008B4131" w:rsidRDefault="008B41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ACE7" w14:textId="77777777" w:rsidR="008B4131" w:rsidRDefault="008B413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79375" w14:textId="4B6BCE84" w:rsidR="00A654F3" w:rsidRDefault="008B4131" w:rsidP="008A767B">
    <w:pPr>
      <w:pStyle w:val="Fuzeile"/>
    </w:pP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1F78973" wp14:editId="4260AADB">
              <wp:simplePos x="0" y="0"/>
              <wp:positionH relativeFrom="column">
                <wp:posOffset>1089</wp:posOffset>
              </wp:positionH>
              <wp:positionV relativeFrom="paragraph">
                <wp:posOffset>-972820</wp:posOffset>
              </wp:positionV>
              <wp:extent cx="1369695" cy="1315720"/>
              <wp:effectExtent l="0" t="0" r="0" b="0"/>
              <wp:wrapNone/>
              <wp:docPr id="101223553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9695" cy="1315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AC97DD" w14:textId="77777777" w:rsidR="008B4131" w:rsidRPr="000E5F5B" w:rsidRDefault="008B4131" w:rsidP="008B4131">
                          <w:pPr>
                            <w:autoSpaceDE w:val="0"/>
                            <w:autoSpaceDN w:val="0"/>
                            <w:adjustRightInd w:val="0"/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</w:t>
                          </w:r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S.p.A</w:t>
                          </w:r>
                          <w:proofErr w:type="spellEnd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 w:rsidRPr="000E5F5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Via Bassa 44</w:t>
                          </w:r>
                        </w:p>
                        <w:p w14:paraId="734ACF4D" w14:textId="77777777" w:rsidR="008B4131" w:rsidRPr="000E5F5B" w:rsidRDefault="008B4131" w:rsidP="008B4131">
                          <w:pPr>
                            <w:autoSpaceDE w:val="0"/>
                            <w:autoSpaceDN w:val="0"/>
                            <w:adjustRightInd w:val="0"/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0E5F5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38121 Trento (TN)</w:t>
                          </w:r>
                        </w:p>
                        <w:p w14:paraId="17FFAAE5" w14:textId="77777777" w:rsidR="008B4131" w:rsidRDefault="008B4131" w:rsidP="008B4131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0E5F5B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Italia</w:t>
                          </w:r>
                        </w:p>
                        <w:p w14:paraId="464BD8A6" w14:textId="77777777" w:rsidR="008B4131" w:rsidRPr="0073672E" w:rsidRDefault="008B4131" w:rsidP="008B4131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T +39 </w:t>
                          </w:r>
                          <w:r w:rsidRPr="000F60D1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0461 173 09 00</w:t>
                          </w:r>
                        </w:p>
                        <w:p w14:paraId="66C340C1" w14:textId="77777777" w:rsidR="008B4131" w:rsidRDefault="008B4131" w:rsidP="008B4131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6B980DE4" w14:textId="77777777" w:rsidR="008B4131" w:rsidRDefault="008B4131" w:rsidP="008B4131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info@innerhofer.it</w:t>
                          </w:r>
                        </w:p>
                        <w:p w14:paraId="4359E59B" w14:textId="77777777" w:rsidR="008B4131" w:rsidRPr="00DA46FF" w:rsidRDefault="008B4131" w:rsidP="008B4131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504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F7897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.1pt;margin-top:-76.6pt;width:107.85pt;height:10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" filled="f" stroked="f" strokeweight=".5pt">
              <v:textbox inset="0,1.4mm">
                <w:txbxContent>
                  <w:p w14:paraId="37AC97DD" w14:textId="77777777" w:rsidR="008B4131" w:rsidRPr="000E5F5B" w:rsidRDefault="008B4131" w:rsidP="008B4131">
                    <w:pPr>
                      <w:autoSpaceDE w:val="0"/>
                      <w:autoSpaceDN w:val="0"/>
                      <w:adjustRightInd w:val="0"/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</w:t>
                    </w:r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S.p.A</w:t>
                    </w:r>
                    <w:proofErr w:type="spellEnd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 w:rsidRPr="000E5F5B">
                      <w:rPr>
                        <w:rFonts w:ascii="Neue DIN Light" w:hAnsi="Neue DIN Light"/>
                        <w:sz w:val="16"/>
                        <w:szCs w:val="16"/>
                      </w:rPr>
                      <w:t>Via Bassa 44</w:t>
                    </w:r>
                  </w:p>
                  <w:p w14:paraId="734ACF4D" w14:textId="77777777" w:rsidR="008B4131" w:rsidRPr="000E5F5B" w:rsidRDefault="008B4131" w:rsidP="008B4131">
                    <w:pPr>
                      <w:autoSpaceDE w:val="0"/>
                      <w:autoSpaceDN w:val="0"/>
                      <w:adjustRightInd w:val="0"/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0E5F5B">
                      <w:rPr>
                        <w:rFonts w:ascii="Neue DIN Light" w:hAnsi="Neue DIN Light"/>
                        <w:sz w:val="16"/>
                        <w:szCs w:val="16"/>
                      </w:rPr>
                      <w:t>38121 Trento (TN)</w:t>
                    </w:r>
                  </w:p>
                  <w:p w14:paraId="17FFAAE5" w14:textId="77777777" w:rsidR="008B4131" w:rsidRDefault="008B4131" w:rsidP="008B4131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0E5F5B">
                      <w:rPr>
                        <w:rFonts w:ascii="Neue DIN Light" w:hAnsi="Neue DIN Light"/>
                        <w:sz w:val="16"/>
                        <w:szCs w:val="16"/>
                      </w:rPr>
                      <w:t>Italia</w:t>
                    </w:r>
                  </w:p>
                  <w:p w14:paraId="464BD8A6" w14:textId="77777777" w:rsidR="008B4131" w:rsidRPr="0073672E" w:rsidRDefault="008B4131" w:rsidP="008B4131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T +39 </w:t>
                    </w:r>
                    <w:r w:rsidRPr="000F60D1">
                      <w:rPr>
                        <w:rFonts w:ascii="Neue DIN Light" w:hAnsi="Neue DIN Light"/>
                        <w:sz w:val="16"/>
                        <w:szCs w:val="16"/>
                      </w:rPr>
                      <w:t>0461 173 09 00</w:t>
                    </w:r>
                  </w:p>
                  <w:p w14:paraId="66C340C1" w14:textId="77777777" w:rsidR="008B4131" w:rsidRDefault="008B4131" w:rsidP="008B4131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6B980DE4" w14:textId="77777777" w:rsidR="008B4131" w:rsidRDefault="008B4131" w:rsidP="008B4131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>info@innerhofer.it</w:t>
                    </w:r>
                  </w:p>
                  <w:p w14:paraId="4359E59B" w14:textId="77777777" w:rsidR="008B4131" w:rsidRPr="00DA46FF" w:rsidRDefault="008B4131" w:rsidP="008B4131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BC73290" wp14:editId="7B05E73C">
              <wp:simplePos x="0" y="0"/>
              <wp:positionH relativeFrom="column">
                <wp:posOffset>1463040</wp:posOffset>
              </wp:positionH>
              <wp:positionV relativeFrom="paragraph">
                <wp:posOffset>-972236</wp:posOffset>
              </wp:positionV>
              <wp:extent cx="1262380" cy="1118235"/>
              <wp:effectExtent l="0" t="0" r="0" b="0"/>
              <wp:wrapNone/>
              <wp:docPr id="64172125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2380" cy="1118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ACA35DC" w14:textId="77777777" w:rsidR="008B4131" w:rsidRDefault="008B4131" w:rsidP="008B4131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Innerhofer</w:t>
                          </w:r>
                          <w:proofErr w:type="spellEnd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S.p.A.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Iscrizione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registro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impresa:</w:t>
                          </w:r>
                        </w:p>
                        <w:p w14:paraId="6A812EDB" w14:textId="77777777" w:rsidR="008B4131" w:rsidRPr="00F354E8" w:rsidRDefault="008B4131" w:rsidP="008B4131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BZ – 18108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  <w:p w14:paraId="78EF8403" w14:textId="77777777" w:rsidR="008B4131" w:rsidRDefault="008B4131" w:rsidP="008B4131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IVA: </w:t>
                          </w: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IT 024 73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41 0211</w:t>
                          </w:r>
                        </w:p>
                        <w:p w14:paraId="17A85BFB" w14:textId="77777777" w:rsidR="008B4131" w:rsidRPr="00F354E8" w:rsidRDefault="008B4131" w:rsidP="008B4131">
                          <w:pPr>
                            <w:spacing w:line="240" w:lineRule="exact"/>
                            <w:jc w:val="left"/>
                            <w:rPr>
                              <w:lang w:val="en-US"/>
                            </w:rPr>
                          </w:pPr>
                        </w:p>
                        <w:p w14:paraId="30DD6D73" w14:textId="77777777" w:rsidR="008B4131" w:rsidRDefault="008B4131" w:rsidP="008B413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C73290" id="_x0000_s1027" type="#_x0000_t202" style="position:absolute;left:0;text-align:left;margin-left:115.2pt;margin-top:-76.55pt;width:99.4pt;height:88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" filled="f" stroked="f" strokeweight=".5pt">
              <v:textbox>
                <w:txbxContent>
                  <w:p w14:paraId="6ACA35DC" w14:textId="77777777" w:rsidR="008B4131" w:rsidRDefault="008B4131" w:rsidP="008B4131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>Innerhofer</w:t>
                    </w:r>
                    <w:proofErr w:type="spellEnd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 xml:space="preserve"> S.p.A.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br/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Iscrizione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registro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impresa:</w:t>
                    </w:r>
                  </w:p>
                  <w:p w14:paraId="6A812EDB" w14:textId="77777777" w:rsidR="008B4131" w:rsidRPr="00F354E8" w:rsidRDefault="008B4131" w:rsidP="008B4131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BZ – 18108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1</w:t>
                    </w:r>
                  </w:p>
                  <w:p w14:paraId="78EF8403" w14:textId="77777777" w:rsidR="008B4131" w:rsidRDefault="008B4131" w:rsidP="008B4131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IVA: </w:t>
                    </w: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IT 024 73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41 0211</w:t>
                    </w:r>
                  </w:p>
                  <w:p w14:paraId="17A85BFB" w14:textId="77777777" w:rsidR="008B4131" w:rsidRPr="00F354E8" w:rsidRDefault="008B4131" w:rsidP="008B4131">
                    <w:pPr>
                      <w:spacing w:line="240" w:lineRule="exact"/>
                      <w:jc w:val="left"/>
                      <w:rPr>
                        <w:lang w:val="en-US"/>
                      </w:rPr>
                    </w:pPr>
                  </w:p>
                  <w:p w14:paraId="30DD6D73" w14:textId="77777777" w:rsidR="008B4131" w:rsidRDefault="008B4131" w:rsidP="008B413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1870C" w14:textId="77777777" w:rsidR="00B62C17" w:rsidRDefault="00B62C17" w:rsidP="00E40031">
      <w:pPr>
        <w:spacing w:line="240" w:lineRule="auto"/>
      </w:pPr>
      <w:r>
        <w:separator/>
      </w:r>
    </w:p>
  </w:footnote>
  <w:footnote w:type="continuationSeparator" w:id="0">
    <w:p w14:paraId="2D512CE6" w14:textId="77777777" w:rsidR="00B62C17" w:rsidRDefault="00B62C17" w:rsidP="00E400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39F8E" w14:textId="77777777" w:rsidR="008B4131" w:rsidRDefault="008B41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965E4" w14:textId="77777777" w:rsidR="008B4131" w:rsidRDefault="008B413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B398" w14:textId="0A7035B8" w:rsidR="00035C6A" w:rsidRPr="00035C6A" w:rsidRDefault="00035C6A" w:rsidP="004728FA">
    <w:pPr>
      <w:rPr>
        <w:noProof/>
      </w:rPr>
    </w:pPr>
    <w:r w:rsidRPr="00310359">
      <w:rPr>
        <w:rFonts w:ascii="Neue DIN SemiBold" w:hAnsi="Neue DIN SemiBold"/>
        <w:b/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B59AC56" wp14:editId="09C8EA67">
          <wp:simplePos x="0" y="0"/>
          <wp:positionH relativeFrom="column">
            <wp:posOffset>4050417</wp:posOffset>
          </wp:positionH>
          <wp:positionV relativeFrom="paragraph">
            <wp:posOffset>58528</wp:posOffset>
          </wp:positionV>
          <wp:extent cx="2310765" cy="345440"/>
          <wp:effectExtent l="0" t="0" r="0" b="0"/>
          <wp:wrapNone/>
          <wp:docPr id="15927896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238102" name="Grafik 18012381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0765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9FF248" w14:textId="23077A8E" w:rsidR="00F77346" w:rsidRDefault="00F77346">
    <w:pPr>
      <w:pStyle w:val="Kopfzeile"/>
    </w:pPr>
  </w:p>
  <w:p w14:paraId="426A1A33" w14:textId="455F1197" w:rsidR="00F77346" w:rsidRDefault="00F77346">
    <w:pPr>
      <w:pStyle w:val="Kopfzeile"/>
    </w:pPr>
  </w:p>
  <w:p w14:paraId="5DB28CF5" w14:textId="6B506DF4" w:rsidR="00F77346" w:rsidRDefault="00F77346">
    <w:pPr>
      <w:pStyle w:val="Kopfzeile"/>
    </w:pPr>
  </w:p>
  <w:p w14:paraId="2DEC6E36" w14:textId="622219BA" w:rsidR="00F77346" w:rsidRDefault="00F77346">
    <w:pPr>
      <w:pStyle w:val="Kopfzeile"/>
    </w:pPr>
  </w:p>
  <w:p w14:paraId="39A91893" w14:textId="6F1F6D92" w:rsidR="00F77346" w:rsidRDefault="00F77346">
    <w:pPr>
      <w:pStyle w:val="Kopfzeile"/>
    </w:pPr>
  </w:p>
  <w:p w14:paraId="43210D94" w14:textId="77777777" w:rsidR="00B77AF9" w:rsidRDefault="00B77AF9">
    <w:pPr>
      <w:pStyle w:val="Kopfzeile"/>
    </w:pPr>
  </w:p>
  <w:p w14:paraId="7322F45A" w14:textId="7FF9DA27" w:rsidR="00F77346" w:rsidRDefault="00F77346" w:rsidP="00B77AF9">
    <w:pPr>
      <w:pStyle w:val="Kopfzeile"/>
      <w:tabs>
        <w:tab w:val="clear" w:pos="9072"/>
      </w:tabs>
    </w:pPr>
  </w:p>
  <w:p w14:paraId="7DAB4BA7" w14:textId="0F073C31" w:rsidR="00E148E0" w:rsidRDefault="00E148E0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  <w:p w14:paraId="5DC4CD66" w14:textId="77777777" w:rsidR="00C75FD6" w:rsidRPr="00E148E0" w:rsidRDefault="00C75FD6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60"/>
    <w:rsid w:val="000000AB"/>
    <w:rsid w:val="000329E1"/>
    <w:rsid w:val="00035C6A"/>
    <w:rsid w:val="0004000E"/>
    <w:rsid w:val="00044E57"/>
    <w:rsid w:val="00047215"/>
    <w:rsid w:val="0005367F"/>
    <w:rsid w:val="00067003"/>
    <w:rsid w:val="00074A7C"/>
    <w:rsid w:val="00091059"/>
    <w:rsid w:val="000956E9"/>
    <w:rsid w:val="000B0371"/>
    <w:rsid w:val="0014017E"/>
    <w:rsid w:val="0017040F"/>
    <w:rsid w:val="0018357E"/>
    <w:rsid w:val="00186271"/>
    <w:rsid w:val="001D751A"/>
    <w:rsid w:val="001D7CA7"/>
    <w:rsid w:val="00225FA8"/>
    <w:rsid w:val="00233F39"/>
    <w:rsid w:val="00246143"/>
    <w:rsid w:val="002672AC"/>
    <w:rsid w:val="002D6E67"/>
    <w:rsid w:val="00335827"/>
    <w:rsid w:val="00357A2C"/>
    <w:rsid w:val="00363FCE"/>
    <w:rsid w:val="003726D9"/>
    <w:rsid w:val="00383234"/>
    <w:rsid w:val="003A1C59"/>
    <w:rsid w:val="003C4F88"/>
    <w:rsid w:val="003C51D9"/>
    <w:rsid w:val="003D6174"/>
    <w:rsid w:val="003F53C5"/>
    <w:rsid w:val="0041166F"/>
    <w:rsid w:val="0042312A"/>
    <w:rsid w:val="00465F1A"/>
    <w:rsid w:val="004728FA"/>
    <w:rsid w:val="00477F60"/>
    <w:rsid w:val="004875ED"/>
    <w:rsid w:val="004A03AC"/>
    <w:rsid w:val="004A4948"/>
    <w:rsid w:val="004B5E19"/>
    <w:rsid w:val="004E1CD4"/>
    <w:rsid w:val="0051310A"/>
    <w:rsid w:val="00517661"/>
    <w:rsid w:val="00537AB4"/>
    <w:rsid w:val="005614D0"/>
    <w:rsid w:val="0056580D"/>
    <w:rsid w:val="005718ED"/>
    <w:rsid w:val="005A52E6"/>
    <w:rsid w:val="005F1776"/>
    <w:rsid w:val="00602E2E"/>
    <w:rsid w:val="00611CAD"/>
    <w:rsid w:val="006C642E"/>
    <w:rsid w:val="006D6D17"/>
    <w:rsid w:val="006F6F8D"/>
    <w:rsid w:val="00705671"/>
    <w:rsid w:val="0071431B"/>
    <w:rsid w:val="0072603B"/>
    <w:rsid w:val="007374EF"/>
    <w:rsid w:val="00744AF1"/>
    <w:rsid w:val="007473F5"/>
    <w:rsid w:val="00761A0D"/>
    <w:rsid w:val="00771FFE"/>
    <w:rsid w:val="00781B31"/>
    <w:rsid w:val="0079359B"/>
    <w:rsid w:val="007C0659"/>
    <w:rsid w:val="007E0B04"/>
    <w:rsid w:val="007E0EBA"/>
    <w:rsid w:val="007E728E"/>
    <w:rsid w:val="007F0241"/>
    <w:rsid w:val="0081601F"/>
    <w:rsid w:val="00830AB6"/>
    <w:rsid w:val="00851C9E"/>
    <w:rsid w:val="00851E3F"/>
    <w:rsid w:val="008604EA"/>
    <w:rsid w:val="00864C1C"/>
    <w:rsid w:val="008A767B"/>
    <w:rsid w:val="008B4131"/>
    <w:rsid w:val="008D2C60"/>
    <w:rsid w:val="008F64CB"/>
    <w:rsid w:val="009051D1"/>
    <w:rsid w:val="00992A2B"/>
    <w:rsid w:val="0099475B"/>
    <w:rsid w:val="00996D44"/>
    <w:rsid w:val="009B3A34"/>
    <w:rsid w:val="009B7E7F"/>
    <w:rsid w:val="009D2CC1"/>
    <w:rsid w:val="009E2482"/>
    <w:rsid w:val="00A15DB7"/>
    <w:rsid w:val="00A315AE"/>
    <w:rsid w:val="00A53C3D"/>
    <w:rsid w:val="00A654F3"/>
    <w:rsid w:val="00A87744"/>
    <w:rsid w:val="00AE2DE3"/>
    <w:rsid w:val="00AE4648"/>
    <w:rsid w:val="00B41562"/>
    <w:rsid w:val="00B5059B"/>
    <w:rsid w:val="00B62C17"/>
    <w:rsid w:val="00B77AF9"/>
    <w:rsid w:val="00B8702E"/>
    <w:rsid w:val="00BC467F"/>
    <w:rsid w:val="00BD08B9"/>
    <w:rsid w:val="00BD20E3"/>
    <w:rsid w:val="00BD697B"/>
    <w:rsid w:val="00BE38DF"/>
    <w:rsid w:val="00BE5CF1"/>
    <w:rsid w:val="00BF710E"/>
    <w:rsid w:val="00C11CBD"/>
    <w:rsid w:val="00C30DD3"/>
    <w:rsid w:val="00C47E6C"/>
    <w:rsid w:val="00C534F4"/>
    <w:rsid w:val="00C75FD6"/>
    <w:rsid w:val="00C85CBF"/>
    <w:rsid w:val="00CC6A32"/>
    <w:rsid w:val="00CC781A"/>
    <w:rsid w:val="00D52C0E"/>
    <w:rsid w:val="00D76EEA"/>
    <w:rsid w:val="00D823F5"/>
    <w:rsid w:val="00D8446A"/>
    <w:rsid w:val="00D943EA"/>
    <w:rsid w:val="00D971D0"/>
    <w:rsid w:val="00DA29F1"/>
    <w:rsid w:val="00DA2D38"/>
    <w:rsid w:val="00DA46FF"/>
    <w:rsid w:val="00DB4874"/>
    <w:rsid w:val="00DC1563"/>
    <w:rsid w:val="00DE6874"/>
    <w:rsid w:val="00E148E0"/>
    <w:rsid w:val="00E16E64"/>
    <w:rsid w:val="00E26A26"/>
    <w:rsid w:val="00E40031"/>
    <w:rsid w:val="00E54471"/>
    <w:rsid w:val="00E65203"/>
    <w:rsid w:val="00E74F13"/>
    <w:rsid w:val="00E839F1"/>
    <w:rsid w:val="00E90DC5"/>
    <w:rsid w:val="00E9441F"/>
    <w:rsid w:val="00E94773"/>
    <w:rsid w:val="00EB7780"/>
    <w:rsid w:val="00EC716C"/>
    <w:rsid w:val="00F10DEA"/>
    <w:rsid w:val="00F31432"/>
    <w:rsid w:val="00F77346"/>
    <w:rsid w:val="00F92394"/>
    <w:rsid w:val="00F9335E"/>
    <w:rsid w:val="00F94B55"/>
    <w:rsid w:val="00FC6041"/>
    <w:rsid w:val="00FE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9E695E"/>
  <w15:docId w15:val="{0B98C1F1-54E2-5045-8E51-6625656E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371"/>
    <w:pPr>
      <w:spacing w:after="0" w:line="260" w:lineRule="exact"/>
      <w:jc w:val="both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B0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031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031"/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00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40031"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KeinLeerraum"/>
    <w:link w:val="RecipientAddressChar"/>
    <w:uiPriority w:val="5"/>
    <w:qFormat/>
    <w:rsid w:val="00A53C3D"/>
    <w:pPr>
      <w:spacing w:before="200" w:after="200" w:line="276" w:lineRule="auto"/>
      <w:contextualSpacing/>
      <w:jc w:val="left"/>
    </w:pPr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character" w:customStyle="1" w:styleId="RecipientAddressChar">
    <w:name w:val="Recipient Address Char"/>
    <w:basedOn w:val="Absatz-Standardschriftart"/>
    <w:link w:val="RecipientAddress"/>
    <w:uiPriority w:val="5"/>
    <w:rsid w:val="00A53C3D"/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paragraph" w:styleId="KeinLeerraum">
    <w:name w:val="No Spacing"/>
    <w:uiPriority w:val="1"/>
    <w:qFormat/>
    <w:rsid w:val="00A53C3D"/>
    <w:pPr>
      <w:spacing w:after="0" w:line="240" w:lineRule="auto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amuller/Desktop/team_neusta/Briefpapier/n_is/neusta_is_BP_202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453617B-E153-054B-9CA6-AA30B388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neusta_is_BP_2021.dotx</Template>
  <TotalTime>0</TotalTime>
  <Pages>1</Pages>
  <Words>186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Daniela Ölz</cp:lastModifiedBy>
  <cp:revision>2</cp:revision>
  <cp:lastPrinted>2025-12-15T14:21:00Z</cp:lastPrinted>
  <dcterms:created xsi:type="dcterms:W3CDTF">2026-03-19T13:55:00Z</dcterms:created>
  <dcterms:modified xsi:type="dcterms:W3CDTF">2026-03-19T13:55:00Z</dcterms:modified>
</cp:coreProperties>
</file>