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22CF55E9" w14:textId="77777777" w:rsidR="00D52C0E" w:rsidRPr="00A654F3" w:rsidRDefault="00D52C0E" w:rsidP="00D52C0E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proofErr w:type="spellStart"/>
      <w:r w:rsidRPr="00B27F5F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Oggetto</w:t>
      </w:r>
      <w:proofErr w:type="spellEnd"/>
    </w:p>
    <w:p w14:paraId="071F8D36" w14:textId="77777777" w:rsidR="00D52C0E" w:rsidRPr="00DA46FF" w:rsidRDefault="00D52C0E" w:rsidP="00D52C0E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r w:rsidRPr="00042229">
        <w:rPr>
          <w:rFonts w:ascii="Neue DIN Light" w:hAnsi="Neue DIN Light" w:cs="Arial"/>
          <w:szCs w:val="20"/>
          <w:lang w:val="de-AT"/>
        </w:rPr>
        <w:t>GG/MM/</w:t>
      </w:r>
      <w:proofErr w:type="spellStart"/>
      <w:r w:rsidRPr="00042229">
        <w:rPr>
          <w:rFonts w:ascii="Neue DIN Light" w:hAnsi="Neue DIN Light" w:cs="Arial"/>
          <w:szCs w:val="20"/>
          <w:lang w:val="de-AT"/>
        </w:rPr>
        <w:t>AAAA</w:t>
      </w:r>
      <w:proofErr w:type="spellEnd"/>
    </w:p>
    <w:p w14:paraId="6079019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B27F5F">
        <w:rPr>
          <w:rFonts w:ascii="Neue DIN Light" w:hAnsi="Neue DIN Light" w:cs="Arial"/>
          <w:szCs w:val="20"/>
          <w:lang w:val="de-AT"/>
        </w:rPr>
        <w:t>Gentile Signore</w:t>
      </w:r>
      <w:r w:rsidRPr="00A654F3">
        <w:rPr>
          <w:rFonts w:ascii="Neue DIN Light" w:hAnsi="Neue DIN Light" w:cs="Arial"/>
          <w:szCs w:val="20"/>
          <w:lang w:val="de-AT"/>
        </w:rPr>
        <w:t>,</w:t>
      </w:r>
    </w:p>
    <w:p w14:paraId="1D4002A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BB2D554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6AEB96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0A8B1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87BF5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4DC3297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31BA0E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65F8F83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1B5638B5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proofErr w:type="spellStart"/>
      <w:r w:rsidRPr="00B27F5F">
        <w:rPr>
          <w:rFonts w:ascii="Neue DIN Light" w:hAnsi="Neue DIN Light" w:cs="Arial"/>
          <w:szCs w:val="20"/>
        </w:rPr>
        <w:t>Cordiali</w:t>
      </w:r>
      <w:proofErr w:type="spellEnd"/>
      <w:r w:rsidRPr="00B27F5F">
        <w:rPr>
          <w:rFonts w:ascii="Neue DIN Light" w:hAnsi="Neue DIN Light" w:cs="Arial"/>
          <w:szCs w:val="20"/>
        </w:rPr>
        <w:t xml:space="preserve"> </w:t>
      </w:r>
      <w:proofErr w:type="spellStart"/>
      <w:r w:rsidRPr="00B27F5F">
        <w:rPr>
          <w:rFonts w:ascii="Neue DIN Light" w:hAnsi="Neue DIN Light" w:cs="Arial"/>
          <w:szCs w:val="20"/>
        </w:rPr>
        <w:t>saluti</w:t>
      </w:r>
      <w:proofErr w:type="spellEnd"/>
      <w:r w:rsidRPr="00B27F5F">
        <w:rPr>
          <w:rFonts w:ascii="Neue DIN Light" w:hAnsi="Neue DIN Light" w:cs="Arial"/>
          <w:szCs w:val="20"/>
        </w:rPr>
        <w:t>,</w:t>
      </w:r>
    </w:p>
    <w:p w14:paraId="55CA477A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4C24F759" w14:textId="77777777" w:rsidR="00D52C0E" w:rsidRPr="00743FBD" w:rsidRDefault="00D52C0E" w:rsidP="00D52C0E">
      <w:pPr>
        <w:rPr>
          <w:rFonts w:ascii="Neue DIN Light" w:hAnsi="Neue DIN Light" w:cs="Arial"/>
          <w:szCs w:val="20"/>
        </w:rPr>
      </w:pPr>
    </w:p>
    <w:p w14:paraId="1971ECAE" w14:textId="2BD4EE86" w:rsidR="007E0EBA" w:rsidRPr="00A654F3" w:rsidRDefault="007E0EBA" w:rsidP="00D52C0E">
      <w:pPr>
        <w:spacing w:line="270" w:lineRule="exact"/>
        <w:rPr>
          <w:rFonts w:ascii="Neue DIN Light" w:hAnsi="Neue DIN Light" w:cs="Arial"/>
          <w:szCs w:val="20"/>
        </w:rPr>
      </w:pPr>
    </w:p>
    <w:sectPr w:rsidR="007E0EBA" w:rsidRPr="00A654F3" w:rsidSect="00B41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3BAC9" w14:textId="77777777" w:rsidR="008C3395" w:rsidRDefault="008C3395" w:rsidP="00E40031">
      <w:pPr>
        <w:spacing w:line="240" w:lineRule="auto"/>
      </w:pPr>
      <w:r>
        <w:separator/>
      </w:r>
    </w:p>
  </w:endnote>
  <w:endnote w:type="continuationSeparator" w:id="0">
    <w:p w14:paraId="0521C239" w14:textId="77777777" w:rsidR="008C3395" w:rsidRDefault="008C3395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0219" w14:textId="77777777" w:rsidR="004755E5" w:rsidRDefault="004755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8972" w14:textId="77777777" w:rsidR="004755E5" w:rsidRDefault="004755E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30A17152" w:rsidR="00A654F3" w:rsidRDefault="00EC29AB" w:rsidP="00851C9E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F405DD9" wp14:editId="309ADCDA">
              <wp:simplePos x="0" y="0"/>
              <wp:positionH relativeFrom="column">
                <wp:posOffset>-86995</wp:posOffset>
              </wp:positionH>
              <wp:positionV relativeFrom="paragraph">
                <wp:posOffset>-857034</wp:posOffset>
              </wp:positionV>
              <wp:extent cx="1471930" cy="1224280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24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7BD4B8" w14:textId="77777777" w:rsidR="00EC29AB" w:rsidRPr="00EC29AB" w:rsidRDefault="0041166F" w:rsidP="00EC29AB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EC29AB"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Via </w:t>
                          </w:r>
                          <w:proofErr w:type="spellStart"/>
                          <w:r w:rsidR="00EC29AB"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Cav</w:t>
                          </w:r>
                          <w:proofErr w:type="spellEnd"/>
                          <w:r w:rsidR="00EC29AB"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. di Vittorio Veneto 29</w:t>
                          </w:r>
                        </w:p>
                        <w:p w14:paraId="5C9C85D0" w14:textId="77777777" w:rsidR="00EC29AB" w:rsidRPr="00EC29AB" w:rsidRDefault="00EC29AB" w:rsidP="00EC29AB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32032 </w:t>
                          </w:r>
                          <w:proofErr w:type="spellStart"/>
                          <w:r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Feltre</w:t>
                          </w:r>
                          <w:proofErr w:type="spellEnd"/>
                          <w:r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(BL)</w:t>
                          </w:r>
                        </w:p>
                        <w:p w14:paraId="26009930" w14:textId="7BC656C6" w:rsidR="0041166F" w:rsidRPr="00B27F5F" w:rsidRDefault="00EC29AB" w:rsidP="00EC29AB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9A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00018B27" w14:textId="77777777" w:rsidR="0041166F" w:rsidRPr="0073672E" w:rsidRDefault="0041166F" w:rsidP="00EC29AB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DB3B86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0439 326 660</w:t>
                          </w:r>
                        </w:p>
                        <w:p w14:paraId="5643F9EF" w14:textId="77777777" w:rsidR="0041166F" w:rsidRDefault="0041166F" w:rsidP="00EC29AB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08D82A75" w14:textId="77777777" w:rsidR="0041166F" w:rsidRDefault="0041166F" w:rsidP="00EC29AB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67E189AB" w14:textId="77777777" w:rsidR="0041166F" w:rsidRPr="00DA46FF" w:rsidRDefault="0041166F" w:rsidP="0041166F">
                          <w:pPr>
                            <w:tabs>
                              <w:tab w:val="left" w:pos="0"/>
                            </w:tabs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05DD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6.85pt;margin-top:-67.5pt;width:115.9pt;height:9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" filled="f" stroked="f" strokeweight=".5pt">
              <v:textbox>
                <w:txbxContent>
                  <w:p w14:paraId="4F7BD4B8" w14:textId="77777777" w:rsidR="00EC29AB" w:rsidRPr="00EC29AB" w:rsidRDefault="0041166F" w:rsidP="00EC29AB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EC29AB"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Via </w:t>
                    </w:r>
                    <w:proofErr w:type="spellStart"/>
                    <w:r w:rsidR="00EC29AB"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>Cav</w:t>
                    </w:r>
                    <w:proofErr w:type="spellEnd"/>
                    <w:r w:rsidR="00EC29AB"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>. di Vittorio Veneto 29</w:t>
                    </w:r>
                  </w:p>
                  <w:p w14:paraId="5C9C85D0" w14:textId="77777777" w:rsidR="00EC29AB" w:rsidRPr="00EC29AB" w:rsidRDefault="00EC29AB" w:rsidP="00EC29AB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32032 </w:t>
                    </w:r>
                    <w:proofErr w:type="spellStart"/>
                    <w:r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>Feltre</w:t>
                    </w:r>
                    <w:proofErr w:type="spellEnd"/>
                    <w:r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(BL)</w:t>
                    </w:r>
                  </w:p>
                  <w:p w14:paraId="26009930" w14:textId="7BC656C6" w:rsidR="0041166F" w:rsidRPr="00B27F5F" w:rsidRDefault="00EC29AB" w:rsidP="00EC29AB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</w:pPr>
                    <w:r w:rsidRPr="00EC29AB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00018B27" w14:textId="77777777" w:rsidR="0041166F" w:rsidRPr="0073672E" w:rsidRDefault="0041166F" w:rsidP="00EC29AB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DB3B86">
                      <w:rPr>
                        <w:rFonts w:ascii="Neue DIN Light" w:hAnsi="Neue DIN Light"/>
                        <w:sz w:val="16"/>
                        <w:szCs w:val="16"/>
                      </w:rPr>
                      <w:t>0439 326 660</w:t>
                    </w:r>
                  </w:p>
                  <w:p w14:paraId="5643F9EF" w14:textId="77777777" w:rsidR="0041166F" w:rsidRDefault="0041166F" w:rsidP="00EC29AB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08D82A75" w14:textId="77777777" w:rsidR="0041166F" w:rsidRDefault="0041166F" w:rsidP="00EC29AB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67E189AB" w14:textId="77777777" w:rsidR="0041166F" w:rsidRPr="00DA46FF" w:rsidRDefault="0041166F" w:rsidP="0041166F">
                    <w:pPr>
                      <w:tabs>
                        <w:tab w:val="left" w:pos="0"/>
                      </w:tabs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F05CFBF" wp14:editId="06540EB8">
              <wp:simplePos x="0" y="0"/>
              <wp:positionH relativeFrom="column">
                <wp:posOffset>1464310</wp:posOffset>
              </wp:positionH>
              <wp:positionV relativeFrom="paragraph">
                <wp:posOffset>-856399</wp:posOffset>
              </wp:positionV>
              <wp:extent cx="1262380" cy="111823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18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6B43AE" w14:textId="77777777" w:rsidR="0041166F" w:rsidRDefault="0041166F" w:rsidP="00EC29AB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78104CE3" w14:textId="3115BBEB" w:rsidR="0041166F" w:rsidRPr="00F354E8" w:rsidRDefault="0041166F" w:rsidP="00EC29AB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4755E5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2462A923" w14:textId="77777777" w:rsidR="0041166F" w:rsidRDefault="0041166F" w:rsidP="00EC29AB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  <w:p w14:paraId="77FF632D" w14:textId="77777777" w:rsidR="0041166F" w:rsidRPr="00F354E8" w:rsidRDefault="0041166F" w:rsidP="00EC29AB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05CFBF" id="_x0000_s1027" type="#_x0000_t202" style="position:absolute;left:0;text-align:left;margin-left:115.3pt;margin-top:-67.45pt;width:99.4pt;height:8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" filled="f" stroked="f" strokeweight=".5pt">
              <v:textbox>
                <w:txbxContent>
                  <w:p w14:paraId="526B43AE" w14:textId="77777777" w:rsidR="0041166F" w:rsidRDefault="0041166F" w:rsidP="00EC29AB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78104CE3" w14:textId="3115BBEB" w:rsidR="0041166F" w:rsidRPr="00F354E8" w:rsidRDefault="0041166F" w:rsidP="00EC29AB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4755E5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2462A923" w14:textId="77777777" w:rsidR="0041166F" w:rsidRDefault="0041166F" w:rsidP="00EC29AB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  <w:p w14:paraId="77FF632D" w14:textId="77777777" w:rsidR="0041166F" w:rsidRPr="00F354E8" w:rsidRDefault="0041166F" w:rsidP="00EC29AB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CA69" w14:textId="77777777" w:rsidR="008C3395" w:rsidRDefault="008C3395" w:rsidP="00E40031">
      <w:pPr>
        <w:spacing w:line="240" w:lineRule="auto"/>
      </w:pPr>
      <w:r>
        <w:separator/>
      </w:r>
    </w:p>
  </w:footnote>
  <w:footnote w:type="continuationSeparator" w:id="0">
    <w:p w14:paraId="185EA000" w14:textId="77777777" w:rsidR="008C3395" w:rsidRDefault="008C3395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81B2" w14:textId="77777777" w:rsidR="004755E5" w:rsidRDefault="004755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11542" w14:textId="77777777" w:rsidR="004755E5" w:rsidRDefault="004755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7DAB4BA7" w14:textId="40972489" w:rsidR="00E148E0" w:rsidRDefault="00E148E0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1089BEBD" w14:textId="77777777" w:rsidR="00CD42F9" w:rsidRPr="00E148E0" w:rsidRDefault="00CD42F9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0493"/>
    <w:rsid w:val="000329E1"/>
    <w:rsid w:val="00035C6A"/>
    <w:rsid w:val="0004000E"/>
    <w:rsid w:val="00044E57"/>
    <w:rsid w:val="00047215"/>
    <w:rsid w:val="0005367F"/>
    <w:rsid w:val="00067003"/>
    <w:rsid w:val="00074A7C"/>
    <w:rsid w:val="000956E9"/>
    <w:rsid w:val="000B0371"/>
    <w:rsid w:val="0014017E"/>
    <w:rsid w:val="00186271"/>
    <w:rsid w:val="001D751A"/>
    <w:rsid w:val="001D7CA7"/>
    <w:rsid w:val="00225FA8"/>
    <w:rsid w:val="00233F39"/>
    <w:rsid w:val="00246143"/>
    <w:rsid w:val="002672AC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1166F"/>
    <w:rsid w:val="0042312A"/>
    <w:rsid w:val="00465F1A"/>
    <w:rsid w:val="004728FA"/>
    <w:rsid w:val="004755E5"/>
    <w:rsid w:val="00477F60"/>
    <w:rsid w:val="004875ED"/>
    <w:rsid w:val="004A03AC"/>
    <w:rsid w:val="004A4948"/>
    <w:rsid w:val="004B5E19"/>
    <w:rsid w:val="004E1CD4"/>
    <w:rsid w:val="0051310A"/>
    <w:rsid w:val="00517661"/>
    <w:rsid w:val="00537AB4"/>
    <w:rsid w:val="005614D0"/>
    <w:rsid w:val="0056580D"/>
    <w:rsid w:val="005718ED"/>
    <w:rsid w:val="005A52E6"/>
    <w:rsid w:val="005F1776"/>
    <w:rsid w:val="00611CAD"/>
    <w:rsid w:val="006C642E"/>
    <w:rsid w:val="006D6D17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C9E"/>
    <w:rsid w:val="00851E3F"/>
    <w:rsid w:val="008604EA"/>
    <w:rsid w:val="00864C1C"/>
    <w:rsid w:val="008C3395"/>
    <w:rsid w:val="008D2C60"/>
    <w:rsid w:val="008F64CB"/>
    <w:rsid w:val="009051D1"/>
    <w:rsid w:val="00963E3A"/>
    <w:rsid w:val="00992A2B"/>
    <w:rsid w:val="0099475B"/>
    <w:rsid w:val="00996D44"/>
    <w:rsid w:val="009B3A34"/>
    <w:rsid w:val="009B7E7F"/>
    <w:rsid w:val="009D2CC1"/>
    <w:rsid w:val="009E2482"/>
    <w:rsid w:val="00A15DB7"/>
    <w:rsid w:val="00A315AE"/>
    <w:rsid w:val="00A53C3D"/>
    <w:rsid w:val="00A654F3"/>
    <w:rsid w:val="00A87744"/>
    <w:rsid w:val="00AE2DE3"/>
    <w:rsid w:val="00AE4648"/>
    <w:rsid w:val="00B41562"/>
    <w:rsid w:val="00B5059B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11CBD"/>
    <w:rsid w:val="00C30DD3"/>
    <w:rsid w:val="00C47E6C"/>
    <w:rsid w:val="00C534F4"/>
    <w:rsid w:val="00C85CBF"/>
    <w:rsid w:val="00CA5790"/>
    <w:rsid w:val="00CC6A32"/>
    <w:rsid w:val="00CC781A"/>
    <w:rsid w:val="00CD42F9"/>
    <w:rsid w:val="00D52C0E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E148E0"/>
    <w:rsid w:val="00E16E64"/>
    <w:rsid w:val="00E26A26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29AB"/>
    <w:rsid w:val="00EC716C"/>
    <w:rsid w:val="00F10DEA"/>
    <w:rsid w:val="00F31432"/>
    <w:rsid w:val="00F77346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5</cp:revision>
  <cp:lastPrinted>2025-12-15T14:19:00Z</cp:lastPrinted>
  <dcterms:created xsi:type="dcterms:W3CDTF">2025-12-15T14:21:00Z</dcterms:created>
  <dcterms:modified xsi:type="dcterms:W3CDTF">2026-03-19T13:46:00Z</dcterms:modified>
</cp:coreProperties>
</file>