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FE3B1C" w14:textId="77777777" w:rsidR="00C30DD3" w:rsidRPr="00A654F3" w:rsidRDefault="00C30DD3" w:rsidP="00C30DD3">
      <w:pPr>
        <w:spacing w:line="270" w:lineRule="exact"/>
        <w:rPr>
          <w:rFonts w:ascii="Neue DIN Light" w:hAnsi="Neue DIN Light" w:cs="Arial"/>
          <w:szCs w:val="20"/>
          <w:lang w:val="de-AT"/>
        </w:rPr>
      </w:pPr>
    </w:p>
    <w:tbl>
      <w:tblPr>
        <w:tblStyle w:val="Tabellenraster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99"/>
      </w:tblGrid>
      <w:tr w:rsidR="00B77AF9" w14:paraId="1118988E" w14:textId="77777777" w:rsidTr="00B41562">
        <w:trPr>
          <w:trHeight w:val="1045"/>
          <w:jc w:val="right"/>
        </w:trPr>
        <w:tc>
          <w:tcPr>
            <w:tcW w:w="4799" w:type="dxa"/>
          </w:tcPr>
          <w:p w14:paraId="5CA33755" w14:textId="77777777" w:rsidR="00B77AF9" w:rsidRPr="00B77AF9" w:rsidRDefault="00B77AF9" w:rsidP="00B5059B">
            <w:pPr>
              <w:pStyle w:val="RecipientAddress"/>
              <w:spacing w:before="0" w:after="0" w:line="240" w:lineRule="auto"/>
              <w:ind w:left="-154" w:right="-76"/>
              <w:jc w:val="right"/>
              <w:rPr>
                <w:rFonts w:ascii="Neue DIN Light" w:hAnsi="Neue DIN Light" w:cs="Arial"/>
                <w:color w:val="auto"/>
                <w:sz w:val="20"/>
                <w:szCs w:val="20"/>
                <w:lang w:val="de-DE"/>
              </w:rPr>
            </w:pPr>
            <w:r w:rsidRPr="00B77AF9">
              <w:rPr>
                <w:rFonts w:ascii="Neue DIN Light" w:hAnsi="Neue DIN Light" w:cs="Arial"/>
                <w:color w:val="auto"/>
                <w:sz w:val="20"/>
                <w:szCs w:val="20"/>
                <w:lang w:val="de-DE"/>
              </w:rPr>
              <w:t>Max Mustermann</w:t>
            </w:r>
            <w:r w:rsidRPr="00B77AF9">
              <w:rPr>
                <w:rFonts w:ascii="Neue DIN Light" w:hAnsi="Neue DIN Light" w:cs="Arial"/>
                <w:color w:val="auto"/>
                <w:sz w:val="20"/>
                <w:szCs w:val="20"/>
                <w:lang w:val="de-DE"/>
              </w:rPr>
              <w:br/>
              <w:t>Musterstraße 123</w:t>
            </w:r>
          </w:p>
          <w:p w14:paraId="797A4D2C" w14:textId="15D798D7" w:rsidR="00B77AF9" w:rsidRDefault="00B41562" w:rsidP="00B5059B">
            <w:pPr>
              <w:pStyle w:val="RecipientAddress"/>
              <w:spacing w:before="240" w:after="0" w:line="240" w:lineRule="auto"/>
              <w:ind w:left="-154" w:right="-76"/>
              <w:jc w:val="right"/>
              <w:rPr>
                <w:rFonts w:ascii="Neue DIN Light" w:hAnsi="Neue DIN Light" w:cs="Arial"/>
                <w:color w:val="auto"/>
                <w:sz w:val="20"/>
                <w:szCs w:val="20"/>
                <w:lang w:val="de-DE"/>
              </w:rPr>
            </w:pPr>
            <w:r w:rsidRPr="00B77AF9">
              <w:rPr>
                <w:rFonts w:ascii="Neue DIN Light" w:hAnsi="Neue DIN Light" w:cs="Arial"/>
                <w:color w:val="auto"/>
                <w:sz w:val="20"/>
                <w:szCs w:val="20"/>
                <w:lang w:val="de-DE"/>
              </w:rPr>
              <w:t>456</w:t>
            </w:r>
            <w:r>
              <w:rPr>
                <w:rFonts w:ascii="Neue DIN Light" w:hAnsi="Neue DIN Light" w:cs="Arial"/>
                <w:color w:val="auto"/>
                <w:sz w:val="20"/>
                <w:szCs w:val="20"/>
                <w:lang w:val="de-DE"/>
              </w:rPr>
              <w:t xml:space="preserve">78 </w:t>
            </w:r>
            <w:r w:rsidR="00B77AF9" w:rsidRPr="00B77AF9">
              <w:rPr>
                <w:rFonts w:ascii="Neue DIN Light" w:hAnsi="Neue DIN Light" w:cs="Arial"/>
                <w:color w:val="auto"/>
                <w:sz w:val="20"/>
                <w:szCs w:val="20"/>
                <w:lang w:val="de-DE"/>
              </w:rPr>
              <w:t>Musterstadt</w:t>
            </w:r>
          </w:p>
          <w:p w14:paraId="7C811A84" w14:textId="77777777" w:rsidR="00335827" w:rsidRDefault="00335827" w:rsidP="00B5059B">
            <w:pPr>
              <w:pStyle w:val="RecipientAddress"/>
              <w:spacing w:before="240" w:after="0" w:line="240" w:lineRule="auto"/>
              <w:ind w:left="-154" w:right="-76"/>
              <w:jc w:val="right"/>
              <w:rPr>
                <w:rFonts w:ascii="Neue DIN Light" w:hAnsi="Neue DIN Light" w:cs="Arial"/>
                <w:color w:val="auto"/>
                <w:sz w:val="20"/>
                <w:szCs w:val="20"/>
                <w:lang w:val="de-DE"/>
              </w:rPr>
            </w:pPr>
          </w:p>
          <w:p w14:paraId="6440480A" w14:textId="1AB2F206" w:rsidR="00B77AF9" w:rsidRPr="00B77AF9" w:rsidRDefault="00B77AF9" w:rsidP="00B5059B">
            <w:pPr>
              <w:pStyle w:val="RecipientAddress"/>
              <w:spacing w:before="240" w:after="0" w:line="240" w:lineRule="auto"/>
              <w:ind w:left="-154" w:right="-76"/>
              <w:jc w:val="right"/>
              <w:rPr>
                <w:rFonts w:ascii="Neue DIN Light" w:hAnsi="Neue DIN Light" w:cs="Arial"/>
                <w:color w:val="auto"/>
                <w:sz w:val="20"/>
                <w:szCs w:val="20"/>
                <w:lang w:val="de-DE"/>
              </w:rPr>
            </w:pPr>
          </w:p>
        </w:tc>
      </w:tr>
    </w:tbl>
    <w:p w14:paraId="22CF55E9" w14:textId="77777777" w:rsidR="00D52C0E" w:rsidRPr="00A654F3" w:rsidRDefault="00D52C0E" w:rsidP="00D52C0E">
      <w:pPr>
        <w:spacing w:line="270" w:lineRule="exact"/>
        <w:rPr>
          <w:rFonts w:ascii="Neue DIN SemiWide SemiBold" w:hAnsi="Neue DIN SemiWide SemiBold" w:cs="Arial"/>
          <w:b/>
          <w:bCs/>
          <w:sz w:val="24"/>
          <w:szCs w:val="24"/>
          <w:lang w:val="de-AT"/>
        </w:rPr>
      </w:pPr>
      <w:proofErr w:type="spellStart"/>
      <w:r w:rsidRPr="00B27F5F">
        <w:rPr>
          <w:rFonts w:ascii="Neue DIN SemiWide SemiBold" w:hAnsi="Neue DIN SemiWide SemiBold" w:cs="Arial"/>
          <w:b/>
          <w:bCs/>
          <w:sz w:val="24"/>
          <w:szCs w:val="24"/>
          <w:lang w:val="de-AT"/>
        </w:rPr>
        <w:t>Oggetto</w:t>
      </w:r>
      <w:proofErr w:type="spellEnd"/>
    </w:p>
    <w:p w14:paraId="071F8D36" w14:textId="77777777" w:rsidR="00D52C0E" w:rsidRPr="00DA46FF" w:rsidRDefault="00D52C0E" w:rsidP="00D52C0E">
      <w:pPr>
        <w:spacing w:line="270" w:lineRule="exact"/>
        <w:jc w:val="right"/>
        <w:rPr>
          <w:rFonts w:ascii="Neue DIN Light" w:hAnsi="Neue DIN Light" w:cs="Arial"/>
          <w:szCs w:val="20"/>
          <w:lang w:val="de-AT"/>
        </w:rPr>
      </w:pPr>
      <w:r w:rsidRPr="00042229">
        <w:rPr>
          <w:rFonts w:ascii="Neue DIN Light" w:hAnsi="Neue DIN Light" w:cs="Arial"/>
          <w:szCs w:val="20"/>
          <w:lang w:val="de-AT"/>
        </w:rPr>
        <w:t>GG/MM/</w:t>
      </w:r>
      <w:proofErr w:type="spellStart"/>
      <w:r w:rsidRPr="00042229">
        <w:rPr>
          <w:rFonts w:ascii="Neue DIN Light" w:hAnsi="Neue DIN Light" w:cs="Arial"/>
          <w:szCs w:val="20"/>
          <w:lang w:val="de-AT"/>
        </w:rPr>
        <w:t>AAAA</w:t>
      </w:r>
      <w:proofErr w:type="spellEnd"/>
    </w:p>
    <w:p w14:paraId="6079019E" w14:textId="77777777" w:rsidR="00D52C0E" w:rsidRPr="00A654F3" w:rsidRDefault="00D52C0E" w:rsidP="00D52C0E">
      <w:pPr>
        <w:spacing w:line="270" w:lineRule="exact"/>
        <w:rPr>
          <w:rFonts w:ascii="Neue DIN Light" w:hAnsi="Neue DIN Light" w:cs="Arial"/>
          <w:szCs w:val="20"/>
          <w:lang w:val="de-AT"/>
        </w:rPr>
      </w:pPr>
      <w:r w:rsidRPr="00B27F5F">
        <w:rPr>
          <w:rFonts w:ascii="Neue DIN Light" w:hAnsi="Neue DIN Light" w:cs="Arial"/>
          <w:szCs w:val="20"/>
          <w:lang w:val="de-AT"/>
        </w:rPr>
        <w:t>Gentile Signore</w:t>
      </w:r>
      <w:r w:rsidRPr="00A654F3">
        <w:rPr>
          <w:rFonts w:ascii="Neue DIN Light" w:hAnsi="Neue DIN Light" w:cs="Arial"/>
          <w:szCs w:val="20"/>
          <w:lang w:val="de-AT"/>
        </w:rPr>
        <w:t>,</w:t>
      </w:r>
    </w:p>
    <w:p w14:paraId="1D4002A9" w14:textId="77777777" w:rsidR="00D52C0E" w:rsidRPr="00A654F3" w:rsidRDefault="00D52C0E" w:rsidP="00D52C0E">
      <w:pPr>
        <w:spacing w:line="270" w:lineRule="exact"/>
        <w:rPr>
          <w:rFonts w:ascii="Neue DIN Light" w:hAnsi="Neue DIN Light" w:cs="Arial"/>
          <w:szCs w:val="20"/>
          <w:lang w:val="de-AT"/>
        </w:rPr>
      </w:pPr>
    </w:p>
    <w:p w14:paraId="3BB2D554" w14:textId="77777777" w:rsidR="00D52C0E" w:rsidRPr="00A654F3" w:rsidRDefault="00D52C0E" w:rsidP="00D52C0E">
      <w:pPr>
        <w:spacing w:line="270" w:lineRule="exact"/>
        <w:rPr>
          <w:rFonts w:ascii="Neue DIN Light" w:hAnsi="Neue DIN Light" w:cs="Arial"/>
          <w:szCs w:val="20"/>
          <w:lang w:val="en-US"/>
        </w:rPr>
      </w:pPr>
      <w:r w:rsidRPr="00A654F3">
        <w:rPr>
          <w:rFonts w:ascii="Neue DIN Light" w:hAnsi="Neue DIN Light" w:cs="Arial"/>
          <w:szCs w:val="20"/>
          <w:lang w:val="en-US"/>
        </w:rPr>
        <w:t xml:space="preserve">Lorem ipsum dolor sit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amet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,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consectetur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adipiscing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elit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, sed do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eiusmod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tempor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incididunt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ut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labore et dolore magna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aliqua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. Ut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enim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ad minim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veniam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, quis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nostrud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exercitation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ullamco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laboris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nisi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ut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aliquip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ex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ea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commodo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consequat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. Duis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aute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irure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dolor in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reprehenderit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in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voluptate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velit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esse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cillum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dolore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eu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fugiat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nulla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pariatur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.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Excepteur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sint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occaecat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cupidatat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non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proident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, sunt in culpa qui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officia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deserunt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mollit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anim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id est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laborum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. </w:t>
      </w:r>
    </w:p>
    <w:p w14:paraId="56AEB960" w14:textId="77777777" w:rsidR="00D52C0E" w:rsidRPr="00A654F3" w:rsidRDefault="00D52C0E" w:rsidP="00D52C0E">
      <w:pPr>
        <w:spacing w:line="270" w:lineRule="exact"/>
        <w:rPr>
          <w:rFonts w:ascii="Neue DIN Light" w:hAnsi="Neue DIN Light" w:cs="Arial"/>
          <w:szCs w:val="20"/>
          <w:lang w:val="en-US"/>
        </w:rPr>
      </w:pPr>
    </w:p>
    <w:p w14:paraId="080A8B1E" w14:textId="77777777" w:rsidR="00D52C0E" w:rsidRPr="00A654F3" w:rsidRDefault="00D52C0E" w:rsidP="00D52C0E">
      <w:pPr>
        <w:spacing w:line="270" w:lineRule="exact"/>
        <w:rPr>
          <w:rFonts w:ascii="Neue DIN Light" w:hAnsi="Neue DIN Light" w:cs="Arial"/>
          <w:szCs w:val="20"/>
          <w:lang w:val="en-US"/>
        </w:rPr>
      </w:pPr>
      <w:r w:rsidRPr="00A654F3">
        <w:rPr>
          <w:rFonts w:ascii="Neue DIN Light" w:hAnsi="Neue DIN Light" w:cs="Arial"/>
          <w:szCs w:val="20"/>
          <w:lang w:val="en-US"/>
        </w:rPr>
        <w:t xml:space="preserve">Lorem ipsum dolor sit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amet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,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consectetur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adipiscing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elit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, sed do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eiusmod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tempor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incididunt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ut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labore et dolore magna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aliqua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. Ut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enim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ad minim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veniam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, quis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nostrud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exercitation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ullamco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laboris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nisi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ut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aliquip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ex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ea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commodo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consequat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. Duis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aute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irure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dolor in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reprehenderit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in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voluptate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velit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esse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cillum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dolore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eu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fugiat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nulla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pariatur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.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Excepteur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sint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occaecat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cupidatat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non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proident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, sunt in culpa qui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officia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deserunt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mollit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anim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id est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laborum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>.</w:t>
      </w:r>
    </w:p>
    <w:p w14:paraId="1787BF50" w14:textId="77777777" w:rsidR="00D52C0E" w:rsidRPr="00A654F3" w:rsidRDefault="00D52C0E" w:rsidP="00D52C0E">
      <w:pPr>
        <w:spacing w:line="270" w:lineRule="exact"/>
        <w:rPr>
          <w:rFonts w:ascii="Neue DIN Light" w:hAnsi="Neue DIN Light" w:cs="Arial"/>
          <w:szCs w:val="20"/>
          <w:lang w:val="en-US"/>
        </w:rPr>
      </w:pPr>
    </w:p>
    <w:p w14:paraId="4DC3297E" w14:textId="77777777" w:rsidR="00D52C0E" w:rsidRPr="00A654F3" w:rsidRDefault="00D52C0E" w:rsidP="00D52C0E">
      <w:pPr>
        <w:spacing w:line="270" w:lineRule="exact"/>
        <w:rPr>
          <w:rFonts w:ascii="Neue DIN Light" w:hAnsi="Neue DIN Light" w:cs="Arial"/>
          <w:szCs w:val="20"/>
          <w:lang w:val="en-US"/>
        </w:rPr>
      </w:pPr>
      <w:r w:rsidRPr="00A654F3">
        <w:rPr>
          <w:rFonts w:ascii="Neue DIN Light" w:hAnsi="Neue DIN Light" w:cs="Arial"/>
          <w:szCs w:val="20"/>
          <w:lang w:val="en-US"/>
        </w:rPr>
        <w:t xml:space="preserve">Lorem ipsum dolor sit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amet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,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consectetur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adipiscing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elit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, sed do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eiusmod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tempor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incididunt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ut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labore et dolore magna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aliqua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. Ut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enim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ad minim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veniam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, quis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nostrud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exercitation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ullamco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laboris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nisi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ut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aliquip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ex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ea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commodo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consequat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. Duis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aute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irure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dolor in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reprehenderit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in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voluptate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velit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esse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cillum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dolore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eu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fugiat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nulla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 </w:t>
      </w:r>
      <w:proofErr w:type="spellStart"/>
      <w:r w:rsidRPr="00A654F3">
        <w:rPr>
          <w:rFonts w:ascii="Neue DIN Light" w:hAnsi="Neue DIN Light" w:cs="Arial"/>
          <w:szCs w:val="20"/>
          <w:lang w:val="en-US"/>
        </w:rPr>
        <w:t>pariatur</w:t>
      </w:r>
      <w:proofErr w:type="spellEnd"/>
      <w:r w:rsidRPr="00A654F3">
        <w:rPr>
          <w:rFonts w:ascii="Neue DIN Light" w:hAnsi="Neue DIN Light" w:cs="Arial"/>
          <w:szCs w:val="20"/>
          <w:lang w:val="en-US"/>
        </w:rPr>
        <w:t xml:space="preserve">. </w:t>
      </w:r>
    </w:p>
    <w:p w14:paraId="531BA0E9" w14:textId="77777777" w:rsidR="00D52C0E" w:rsidRPr="00A654F3" w:rsidRDefault="00D52C0E" w:rsidP="00D52C0E">
      <w:pPr>
        <w:spacing w:line="270" w:lineRule="exact"/>
        <w:rPr>
          <w:rFonts w:ascii="Neue DIN Light" w:hAnsi="Neue DIN Light" w:cs="Arial"/>
          <w:szCs w:val="20"/>
          <w:lang w:val="en-US"/>
        </w:rPr>
      </w:pPr>
    </w:p>
    <w:p w14:paraId="65F8F830" w14:textId="77777777" w:rsidR="00D52C0E" w:rsidRPr="00A654F3" w:rsidRDefault="00D52C0E" w:rsidP="00D52C0E">
      <w:pPr>
        <w:spacing w:line="270" w:lineRule="exact"/>
        <w:rPr>
          <w:rFonts w:ascii="Neue DIN Light" w:hAnsi="Neue DIN Light" w:cs="Arial"/>
          <w:szCs w:val="20"/>
          <w:lang w:val="en-US"/>
        </w:rPr>
      </w:pPr>
    </w:p>
    <w:p w14:paraId="1B5638B5" w14:textId="77777777" w:rsidR="00D52C0E" w:rsidRDefault="00D52C0E" w:rsidP="00D52C0E">
      <w:pPr>
        <w:spacing w:line="270" w:lineRule="exact"/>
        <w:rPr>
          <w:rFonts w:ascii="Neue DIN Light" w:hAnsi="Neue DIN Light" w:cs="Arial"/>
          <w:szCs w:val="20"/>
        </w:rPr>
      </w:pPr>
      <w:proofErr w:type="spellStart"/>
      <w:r w:rsidRPr="00B27F5F">
        <w:rPr>
          <w:rFonts w:ascii="Neue DIN Light" w:hAnsi="Neue DIN Light" w:cs="Arial"/>
          <w:szCs w:val="20"/>
        </w:rPr>
        <w:t>Cordiali</w:t>
      </w:r>
      <w:proofErr w:type="spellEnd"/>
      <w:r w:rsidRPr="00B27F5F">
        <w:rPr>
          <w:rFonts w:ascii="Neue DIN Light" w:hAnsi="Neue DIN Light" w:cs="Arial"/>
          <w:szCs w:val="20"/>
        </w:rPr>
        <w:t xml:space="preserve"> </w:t>
      </w:r>
      <w:proofErr w:type="spellStart"/>
      <w:r w:rsidRPr="00B27F5F">
        <w:rPr>
          <w:rFonts w:ascii="Neue DIN Light" w:hAnsi="Neue DIN Light" w:cs="Arial"/>
          <w:szCs w:val="20"/>
        </w:rPr>
        <w:t>saluti</w:t>
      </w:r>
      <w:proofErr w:type="spellEnd"/>
      <w:r w:rsidRPr="00B27F5F">
        <w:rPr>
          <w:rFonts w:ascii="Neue DIN Light" w:hAnsi="Neue DIN Light" w:cs="Arial"/>
          <w:szCs w:val="20"/>
        </w:rPr>
        <w:t>,</w:t>
      </w:r>
    </w:p>
    <w:p w14:paraId="55CA477A" w14:textId="77777777" w:rsidR="00D52C0E" w:rsidRDefault="00D52C0E" w:rsidP="00D52C0E">
      <w:pPr>
        <w:spacing w:line="270" w:lineRule="exact"/>
        <w:rPr>
          <w:rFonts w:ascii="Neue DIN Light" w:hAnsi="Neue DIN Light" w:cs="Arial"/>
          <w:szCs w:val="20"/>
        </w:rPr>
      </w:pPr>
      <w:r w:rsidRPr="00A654F3">
        <w:rPr>
          <w:rFonts w:ascii="Neue DIN Light" w:hAnsi="Neue DIN Light" w:cs="Arial"/>
          <w:szCs w:val="20"/>
        </w:rPr>
        <w:t>Maria Musterfrau</w:t>
      </w:r>
    </w:p>
    <w:p w14:paraId="4C24F759" w14:textId="77777777" w:rsidR="00D52C0E" w:rsidRPr="00743FBD" w:rsidRDefault="00D52C0E" w:rsidP="00D52C0E">
      <w:pPr>
        <w:rPr>
          <w:rFonts w:ascii="Neue DIN Light" w:hAnsi="Neue DIN Light" w:cs="Arial"/>
          <w:szCs w:val="20"/>
        </w:rPr>
      </w:pPr>
    </w:p>
    <w:p w14:paraId="1971ECAE" w14:textId="2BD4EE86" w:rsidR="007E0EBA" w:rsidRPr="00A654F3" w:rsidRDefault="007E0EBA" w:rsidP="00D52C0E">
      <w:pPr>
        <w:spacing w:line="270" w:lineRule="exact"/>
        <w:rPr>
          <w:rFonts w:ascii="Neue DIN Light" w:hAnsi="Neue DIN Light" w:cs="Arial"/>
          <w:szCs w:val="20"/>
        </w:rPr>
      </w:pPr>
    </w:p>
    <w:sectPr w:rsidR="007E0EBA" w:rsidRPr="00A654F3" w:rsidSect="00B41562">
      <w:headerReference w:type="first" r:id="rId7"/>
      <w:footerReference w:type="first" r:id="rId8"/>
      <w:pgSz w:w="11906" w:h="16838" w:code="9"/>
      <w:pgMar w:top="2744" w:right="1416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5A7EA5" w14:textId="77777777" w:rsidR="000B07FB" w:rsidRDefault="000B07FB" w:rsidP="00E40031">
      <w:pPr>
        <w:spacing w:line="240" w:lineRule="auto"/>
      </w:pPr>
      <w:r>
        <w:separator/>
      </w:r>
    </w:p>
  </w:endnote>
  <w:endnote w:type="continuationSeparator" w:id="0">
    <w:p w14:paraId="0303BBD7" w14:textId="77777777" w:rsidR="000B07FB" w:rsidRDefault="000B07FB" w:rsidP="00E4003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Neue DIN Light">
    <w:panose1 w:val="00000000000000000000"/>
    <w:charset w:val="4D"/>
    <w:family w:val="auto"/>
    <w:notTrueType/>
    <w:pitch w:val="variable"/>
    <w:sig w:usb0="A00000FF" w:usb1="4200E07B" w:usb2="00000020" w:usb3="00000000" w:csb0="00000093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Neue DIN SemiWide SemiBold">
    <w:panose1 w:val="00000000000000000000"/>
    <w:charset w:val="4D"/>
    <w:family w:val="auto"/>
    <w:notTrueType/>
    <w:pitch w:val="variable"/>
    <w:sig w:usb0="A00000FF" w:usb1="4200E07B" w:usb2="00000020" w:usb3="00000000" w:csb0="00000093" w:csb1="00000000"/>
  </w:font>
  <w:font w:name="Neue DIN SemiBold">
    <w:panose1 w:val="00000000000000000000"/>
    <w:charset w:val="4D"/>
    <w:family w:val="auto"/>
    <w:notTrueType/>
    <w:pitch w:val="variable"/>
    <w:sig w:usb0="A00000FF" w:usb1="4200E07B" w:usb2="00000020" w:usb3="00000000" w:csb0="00000093" w:csb1="00000000"/>
  </w:font>
  <w:font w:name="Neue DIN">
    <w:panose1 w:val="00000000000000000000"/>
    <w:charset w:val="4D"/>
    <w:family w:val="auto"/>
    <w:notTrueType/>
    <w:pitch w:val="variable"/>
    <w:sig w:usb0="A00000FF" w:usb1="4200E07B" w:usb2="00000020" w:usb3="00000000" w:csb0="0000009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E79375" w14:textId="59095771" w:rsidR="00A654F3" w:rsidRDefault="00812A32" w:rsidP="0045299C">
    <w:pPr>
      <w:pStyle w:val="Fuzeile"/>
    </w:pPr>
    <w:r>
      <w:rPr>
        <w:rFonts w:ascii="Neue DIN SemiBold" w:hAnsi="Neue DIN SemiBold"/>
        <w:b/>
        <w:bCs/>
        <w:noProof/>
        <w:sz w:val="16"/>
        <w:szCs w:val="16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3659C30B" wp14:editId="7F8C1A69">
              <wp:simplePos x="0" y="0"/>
              <wp:positionH relativeFrom="column">
                <wp:posOffset>1464945</wp:posOffset>
              </wp:positionH>
              <wp:positionV relativeFrom="paragraph">
                <wp:posOffset>-850265</wp:posOffset>
              </wp:positionV>
              <wp:extent cx="1262380" cy="1078389"/>
              <wp:effectExtent l="0" t="0" r="0" b="0"/>
              <wp:wrapNone/>
              <wp:docPr id="641721258" name="Textfeld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62380" cy="1078389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042AC76F" w14:textId="77777777" w:rsidR="0045299C" w:rsidRDefault="0045299C" w:rsidP="00812A32">
                          <w:pPr>
                            <w:tabs>
                              <w:tab w:val="left" w:pos="9072"/>
                            </w:tabs>
                            <w:spacing w:line="240" w:lineRule="exact"/>
                            <w:ind w:right="-851"/>
                            <w:jc w:val="left"/>
                            <w:rPr>
                              <w:rFonts w:ascii="Neue DIN Light" w:hAnsi="Neue DIN Light"/>
                              <w:sz w:val="16"/>
                              <w:szCs w:val="16"/>
                              <w:lang w:val="en-US"/>
                            </w:rPr>
                          </w:pPr>
                          <w:proofErr w:type="spellStart"/>
                          <w:r w:rsidRPr="00A654F3">
                            <w:rPr>
                              <w:rFonts w:ascii="Neue DIN SemiWide SemiBold" w:hAnsi="Neue DIN SemiWide SemiBold"/>
                              <w:b/>
                              <w:bCs/>
                              <w:sz w:val="16"/>
                              <w:szCs w:val="16"/>
                              <w:lang w:val="en-US"/>
                            </w:rPr>
                            <w:t>Innerhofer</w:t>
                          </w:r>
                          <w:proofErr w:type="spellEnd"/>
                          <w:r w:rsidRPr="00A654F3">
                            <w:rPr>
                              <w:rFonts w:ascii="Neue DIN SemiWide SemiBold" w:hAnsi="Neue DIN SemiWide SemiBold"/>
                              <w:b/>
                              <w:bCs/>
                              <w:sz w:val="16"/>
                              <w:szCs w:val="16"/>
                              <w:lang w:val="en-US"/>
                            </w:rPr>
                            <w:t xml:space="preserve"> S.p.A.</w:t>
                          </w:r>
                          <w:r w:rsidRPr="00A654F3">
                            <w:rPr>
                              <w:rFonts w:ascii="Neue DIN" w:hAnsi="Neue DIN"/>
                              <w:sz w:val="16"/>
                              <w:szCs w:val="16"/>
                              <w:lang w:val="en-US"/>
                            </w:rPr>
                            <w:t xml:space="preserve"> </w:t>
                          </w:r>
                          <w:r w:rsidRPr="00A654F3">
                            <w:rPr>
                              <w:rFonts w:ascii="Neue DIN" w:hAnsi="Neue DIN"/>
                              <w:sz w:val="16"/>
                              <w:szCs w:val="16"/>
                              <w:lang w:val="en-US"/>
                            </w:rPr>
                            <w:br/>
                          </w:r>
                          <w:proofErr w:type="spellStart"/>
                          <w:r w:rsidRPr="00F354E8">
                            <w:rPr>
                              <w:rFonts w:ascii="Neue DIN Light" w:hAnsi="Neue DIN Light"/>
                              <w:sz w:val="16"/>
                              <w:szCs w:val="16"/>
                              <w:lang w:val="en-US"/>
                            </w:rPr>
                            <w:t>Iscrizione</w:t>
                          </w:r>
                          <w:proofErr w:type="spellEnd"/>
                          <w:r w:rsidRPr="00F354E8">
                            <w:rPr>
                              <w:rFonts w:ascii="Neue DIN Light" w:hAnsi="Neue DIN Light"/>
                              <w:sz w:val="16"/>
                              <w:szCs w:val="16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 w:rsidRPr="00F354E8">
                            <w:rPr>
                              <w:rFonts w:ascii="Neue DIN Light" w:hAnsi="Neue DIN Light"/>
                              <w:sz w:val="16"/>
                              <w:szCs w:val="16"/>
                              <w:lang w:val="en-US"/>
                            </w:rPr>
                            <w:t>registro</w:t>
                          </w:r>
                          <w:proofErr w:type="spellEnd"/>
                          <w:r w:rsidRPr="00F354E8">
                            <w:rPr>
                              <w:rFonts w:ascii="Neue DIN Light" w:hAnsi="Neue DIN Light"/>
                              <w:sz w:val="16"/>
                              <w:szCs w:val="16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rFonts w:ascii="Neue DIN Light" w:hAnsi="Neue DIN Light"/>
                              <w:sz w:val="16"/>
                              <w:szCs w:val="16"/>
                              <w:lang w:val="en-US"/>
                            </w:rPr>
                            <w:t>impresa:</w:t>
                          </w:r>
                        </w:p>
                        <w:p w14:paraId="783190FD" w14:textId="1F820FAD" w:rsidR="0045299C" w:rsidRPr="00F354E8" w:rsidRDefault="0045299C" w:rsidP="00812A32">
                          <w:pPr>
                            <w:spacing w:line="240" w:lineRule="exact"/>
                            <w:jc w:val="left"/>
                            <w:rPr>
                              <w:rFonts w:ascii="Neue DIN Light" w:hAnsi="Neue DIN Light"/>
                              <w:sz w:val="16"/>
                              <w:szCs w:val="16"/>
                              <w:lang w:val="en-US"/>
                            </w:rPr>
                          </w:pPr>
                          <w:r w:rsidRPr="00F354E8">
                            <w:rPr>
                              <w:rFonts w:ascii="Neue DIN Light" w:hAnsi="Neue DIN Light"/>
                              <w:sz w:val="16"/>
                              <w:szCs w:val="16"/>
                              <w:lang w:val="en-US"/>
                            </w:rPr>
                            <w:t>BZ – 18108</w:t>
                          </w:r>
                          <w:r w:rsidR="005C4C54">
                            <w:rPr>
                              <w:rFonts w:ascii="Neue DIN Light" w:hAnsi="Neue DIN Light"/>
                              <w:sz w:val="16"/>
                              <w:szCs w:val="16"/>
                              <w:lang w:val="en-US"/>
                            </w:rPr>
                            <w:t>1</w:t>
                          </w:r>
                        </w:p>
                        <w:p w14:paraId="2094256F" w14:textId="77777777" w:rsidR="0045299C" w:rsidRDefault="0045299C" w:rsidP="00812A32">
                          <w:pPr>
                            <w:spacing w:line="240" w:lineRule="exact"/>
                            <w:jc w:val="left"/>
                            <w:rPr>
                              <w:rFonts w:ascii="Neue DIN Light" w:hAnsi="Neue DIN Light"/>
                              <w:sz w:val="16"/>
                              <w:szCs w:val="16"/>
                              <w:lang w:val="en-US"/>
                            </w:rPr>
                          </w:pPr>
                          <w:r>
                            <w:rPr>
                              <w:rFonts w:ascii="Neue DIN Light" w:hAnsi="Neue DIN Light"/>
                              <w:sz w:val="16"/>
                              <w:szCs w:val="16"/>
                              <w:lang w:val="en-US"/>
                            </w:rPr>
                            <w:t xml:space="preserve">IVA: </w:t>
                          </w:r>
                          <w:r w:rsidRPr="00F354E8">
                            <w:rPr>
                              <w:rFonts w:ascii="Neue DIN Light" w:hAnsi="Neue DIN Light"/>
                              <w:sz w:val="16"/>
                              <w:szCs w:val="16"/>
                              <w:lang w:val="en-US"/>
                            </w:rPr>
                            <w:t>IT 024 73</w:t>
                          </w:r>
                          <w:r>
                            <w:rPr>
                              <w:rFonts w:ascii="Neue DIN Light" w:hAnsi="Neue DIN Light"/>
                              <w:sz w:val="16"/>
                              <w:szCs w:val="16"/>
                              <w:lang w:val="en-US"/>
                            </w:rPr>
                            <w:t xml:space="preserve"> 41 0211</w:t>
                          </w:r>
                        </w:p>
                        <w:p w14:paraId="6E6CDFF9" w14:textId="77777777" w:rsidR="0045299C" w:rsidRPr="00F354E8" w:rsidRDefault="0045299C" w:rsidP="00812A32">
                          <w:pPr>
                            <w:spacing w:line="240" w:lineRule="exact"/>
                            <w:jc w:val="left"/>
                            <w:rPr>
                              <w:lang w:val="en-US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3600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659C30B" id="_x0000_t202" coordsize="21600,21600" o:spt="202" path="m,l,21600r21600,l21600,xe">
              <v:stroke joinstyle="miter"/>
              <v:path gradientshapeok="t" o:connecttype="rect"/>
            </v:shapetype>
            <v:shape id="Textfeld 2" o:spid="_x0000_s1026" type="#_x0000_t202" style="position:absolute;left:0;text-align:left;margin-left:115.35pt;margin-top:-66.95pt;width:99.4pt;height:84.9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" filled="f" stroked="f" strokeweight=".5pt">
              <v:textbox inset=",1mm">
                <w:txbxContent>
                  <w:p w14:paraId="042AC76F" w14:textId="77777777" w:rsidR="0045299C" w:rsidRDefault="0045299C" w:rsidP="00812A32">
                    <w:pPr>
                      <w:tabs>
                        <w:tab w:val="left" w:pos="9072"/>
                      </w:tabs>
                      <w:spacing w:line="240" w:lineRule="exact"/>
                      <w:ind w:right="-851"/>
                      <w:jc w:val="left"/>
                      <w:rPr>
                        <w:rFonts w:ascii="Neue DIN Light" w:hAnsi="Neue DIN Light"/>
                        <w:sz w:val="16"/>
                        <w:szCs w:val="16"/>
                        <w:lang w:val="en-US"/>
                      </w:rPr>
                    </w:pPr>
                    <w:proofErr w:type="spellStart"/>
                    <w:r w:rsidRPr="00A654F3">
                      <w:rPr>
                        <w:rFonts w:ascii="Neue DIN SemiWide SemiBold" w:hAnsi="Neue DIN SemiWide SemiBold"/>
                        <w:b/>
                        <w:bCs/>
                        <w:sz w:val="16"/>
                        <w:szCs w:val="16"/>
                        <w:lang w:val="en-US"/>
                      </w:rPr>
                      <w:t>Innerhofer</w:t>
                    </w:r>
                    <w:proofErr w:type="spellEnd"/>
                    <w:r w:rsidRPr="00A654F3">
                      <w:rPr>
                        <w:rFonts w:ascii="Neue DIN SemiWide SemiBold" w:hAnsi="Neue DIN SemiWide SemiBold"/>
                        <w:b/>
                        <w:bCs/>
                        <w:sz w:val="16"/>
                        <w:szCs w:val="16"/>
                        <w:lang w:val="en-US"/>
                      </w:rPr>
                      <w:t xml:space="preserve"> S.p.A.</w:t>
                    </w:r>
                    <w:r w:rsidRPr="00A654F3">
                      <w:rPr>
                        <w:rFonts w:ascii="Neue DIN" w:hAnsi="Neue DIN"/>
                        <w:sz w:val="16"/>
                        <w:szCs w:val="16"/>
                        <w:lang w:val="en-US"/>
                      </w:rPr>
                      <w:t xml:space="preserve"> </w:t>
                    </w:r>
                    <w:r w:rsidRPr="00A654F3">
                      <w:rPr>
                        <w:rFonts w:ascii="Neue DIN" w:hAnsi="Neue DIN"/>
                        <w:sz w:val="16"/>
                        <w:szCs w:val="16"/>
                        <w:lang w:val="en-US"/>
                      </w:rPr>
                      <w:br/>
                    </w:r>
                    <w:proofErr w:type="spellStart"/>
                    <w:r w:rsidRPr="00F354E8">
                      <w:rPr>
                        <w:rFonts w:ascii="Neue DIN Light" w:hAnsi="Neue DIN Light"/>
                        <w:sz w:val="16"/>
                        <w:szCs w:val="16"/>
                        <w:lang w:val="en-US"/>
                      </w:rPr>
                      <w:t>Iscrizione</w:t>
                    </w:r>
                    <w:proofErr w:type="spellEnd"/>
                    <w:r w:rsidRPr="00F354E8">
                      <w:rPr>
                        <w:rFonts w:ascii="Neue DIN Light" w:hAnsi="Neue DIN Light"/>
                        <w:sz w:val="16"/>
                        <w:szCs w:val="16"/>
                        <w:lang w:val="en-US"/>
                      </w:rPr>
                      <w:t xml:space="preserve"> </w:t>
                    </w:r>
                    <w:proofErr w:type="spellStart"/>
                    <w:r w:rsidRPr="00F354E8">
                      <w:rPr>
                        <w:rFonts w:ascii="Neue DIN Light" w:hAnsi="Neue DIN Light"/>
                        <w:sz w:val="16"/>
                        <w:szCs w:val="16"/>
                        <w:lang w:val="en-US"/>
                      </w:rPr>
                      <w:t>registro</w:t>
                    </w:r>
                    <w:proofErr w:type="spellEnd"/>
                    <w:r w:rsidRPr="00F354E8">
                      <w:rPr>
                        <w:rFonts w:ascii="Neue DIN Light" w:hAnsi="Neue DIN Light"/>
                        <w:sz w:val="16"/>
                        <w:szCs w:val="16"/>
                        <w:lang w:val="en-US"/>
                      </w:rPr>
                      <w:t xml:space="preserve"> </w:t>
                    </w:r>
                    <w:r>
                      <w:rPr>
                        <w:rFonts w:ascii="Neue DIN Light" w:hAnsi="Neue DIN Light"/>
                        <w:sz w:val="16"/>
                        <w:szCs w:val="16"/>
                        <w:lang w:val="en-US"/>
                      </w:rPr>
                      <w:t>impresa:</w:t>
                    </w:r>
                  </w:p>
                  <w:p w14:paraId="783190FD" w14:textId="1F820FAD" w:rsidR="0045299C" w:rsidRPr="00F354E8" w:rsidRDefault="0045299C" w:rsidP="00812A32">
                    <w:pPr>
                      <w:spacing w:line="240" w:lineRule="exact"/>
                      <w:jc w:val="left"/>
                      <w:rPr>
                        <w:rFonts w:ascii="Neue DIN Light" w:hAnsi="Neue DIN Light"/>
                        <w:sz w:val="16"/>
                        <w:szCs w:val="16"/>
                        <w:lang w:val="en-US"/>
                      </w:rPr>
                    </w:pPr>
                    <w:r w:rsidRPr="00F354E8">
                      <w:rPr>
                        <w:rFonts w:ascii="Neue DIN Light" w:hAnsi="Neue DIN Light"/>
                        <w:sz w:val="16"/>
                        <w:szCs w:val="16"/>
                        <w:lang w:val="en-US"/>
                      </w:rPr>
                      <w:t>BZ – 18108</w:t>
                    </w:r>
                    <w:r w:rsidR="005C4C54">
                      <w:rPr>
                        <w:rFonts w:ascii="Neue DIN Light" w:hAnsi="Neue DIN Light"/>
                        <w:sz w:val="16"/>
                        <w:szCs w:val="16"/>
                        <w:lang w:val="en-US"/>
                      </w:rPr>
                      <w:t>1</w:t>
                    </w:r>
                  </w:p>
                  <w:p w14:paraId="2094256F" w14:textId="77777777" w:rsidR="0045299C" w:rsidRDefault="0045299C" w:rsidP="00812A32">
                    <w:pPr>
                      <w:spacing w:line="240" w:lineRule="exact"/>
                      <w:jc w:val="left"/>
                      <w:rPr>
                        <w:rFonts w:ascii="Neue DIN Light" w:hAnsi="Neue DIN Light"/>
                        <w:sz w:val="16"/>
                        <w:szCs w:val="16"/>
                        <w:lang w:val="en-US"/>
                      </w:rPr>
                    </w:pPr>
                    <w:r>
                      <w:rPr>
                        <w:rFonts w:ascii="Neue DIN Light" w:hAnsi="Neue DIN Light"/>
                        <w:sz w:val="16"/>
                        <w:szCs w:val="16"/>
                        <w:lang w:val="en-US"/>
                      </w:rPr>
                      <w:t xml:space="preserve">IVA: </w:t>
                    </w:r>
                    <w:r w:rsidRPr="00F354E8">
                      <w:rPr>
                        <w:rFonts w:ascii="Neue DIN Light" w:hAnsi="Neue DIN Light"/>
                        <w:sz w:val="16"/>
                        <w:szCs w:val="16"/>
                        <w:lang w:val="en-US"/>
                      </w:rPr>
                      <w:t>IT 024 73</w:t>
                    </w:r>
                    <w:r>
                      <w:rPr>
                        <w:rFonts w:ascii="Neue DIN Light" w:hAnsi="Neue DIN Light"/>
                        <w:sz w:val="16"/>
                        <w:szCs w:val="16"/>
                        <w:lang w:val="en-US"/>
                      </w:rPr>
                      <w:t xml:space="preserve"> 41 0211</w:t>
                    </w:r>
                  </w:p>
                  <w:p w14:paraId="6E6CDFF9" w14:textId="77777777" w:rsidR="0045299C" w:rsidRPr="00F354E8" w:rsidRDefault="0045299C" w:rsidP="00812A32">
                    <w:pPr>
                      <w:spacing w:line="240" w:lineRule="exact"/>
                      <w:jc w:val="left"/>
                      <w:rPr>
                        <w:lang w:val="en-US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rFonts w:ascii="Neue DIN SemiBold" w:hAnsi="Neue DIN SemiBold"/>
        <w:b/>
        <w:bCs/>
        <w:noProof/>
        <w:sz w:val="16"/>
        <w:szCs w:val="16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685FF817" wp14:editId="0014EF62">
              <wp:simplePos x="0" y="0"/>
              <wp:positionH relativeFrom="column">
                <wp:posOffset>-104495</wp:posOffset>
              </wp:positionH>
              <wp:positionV relativeFrom="paragraph">
                <wp:posOffset>-850424</wp:posOffset>
              </wp:positionV>
              <wp:extent cx="1471930" cy="1368926"/>
              <wp:effectExtent l="0" t="0" r="0" b="0"/>
              <wp:wrapNone/>
              <wp:docPr id="1012235532" name="Textfeld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71930" cy="1368926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36148CB8" w14:textId="77777777" w:rsidR="00812A32" w:rsidRPr="00812A32" w:rsidRDefault="0045299C" w:rsidP="00812A32">
                          <w:pPr>
                            <w:tabs>
                              <w:tab w:val="left" w:pos="9072"/>
                            </w:tabs>
                            <w:spacing w:line="240" w:lineRule="exact"/>
                            <w:ind w:right="-851"/>
                            <w:jc w:val="left"/>
                            <w:rPr>
                              <w:rFonts w:ascii="Neue DIN Light" w:hAnsi="Neue DIN Light"/>
                              <w:sz w:val="16"/>
                              <w:szCs w:val="16"/>
                            </w:rPr>
                          </w:pPr>
                          <w:r w:rsidRPr="00A57408">
                            <w:rPr>
                              <w:rFonts w:ascii="Neue DIN SemiWide SemiBold" w:hAnsi="Neue DIN SemiWide SemiBold"/>
                              <w:b/>
                              <w:bCs/>
                              <w:sz w:val="16"/>
                              <w:szCs w:val="16"/>
                            </w:rPr>
                            <w:t>Innerhofer</w:t>
                          </w:r>
                          <w:r>
                            <w:rPr>
                              <w:rFonts w:ascii="Neue DIN SemiWide SemiBold" w:hAnsi="Neue DIN SemiWide SemiBold"/>
                              <w:b/>
                              <w:bCs/>
                              <w:sz w:val="16"/>
                              <w:szCs w:val="16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rFonts w:ascii="Neue DIN SemiWide SemiBold" w:hAnsi="Neue DIN SemiWide SemiBold"/>
                              <w:b/>
                              <w:bCs/>
                              <w:sz w:val="16"/>
                              <w:szCs w:val="16"/>
                            </w:rPr>
                            <w:t>S.p.A</w:t>
                          </w:r>
                          <w:proofErr w:type="spellEnd"/>
                          <w:r>
                            <w:rPr>
                              <w:rFonts w:ascii="Neue DIN SemiWide SemiBold" w:hAnsi="Neue DIN SemiWide SemiBold"/>
                              <w:b/>
                              <w:bCs/>
                              <w:sz w:val="16"/>
                              <w:szCs w:val="16"/>
                            </w:rPr>
                            <w:t>.</w:t>
                          </w:r>
                          <w:r>
                            <w:rPr>
                              <w:rFonts w:ascii="Neue DIN" w:hAnsi="Neue DIN"/>
                              <w:sz w:val="16"/>
                              <w:szCs w:val="16"/>
                            </w:rPr>
                            <w:br/>
                          </w:r>
                          <w:r w:rsidR="00812A32" w:rsidRPr="00812A32">
                            <w:rPr>
                              <w:rFonts w:ascii="Neue DIN Light" w:hAnsi="Neue DIN Light"/>
                              <w:sz w:val="16"/>
                              <w:szCs w:val="16"/>
                            </w:rPr>
                            <w:t>Via Trento 200/7</w:t>
                          </w:r>
                        </w:p>
                        <w:p w14:paraId="4D672D8F" w14:textId="77777777" w:rsidR="00812A32" w:rsidRPr="00812A32" w:rsidRDefault="00812A32" w:rsidP="00812A32">
                          <w:pPr>
                            <w:tabs>
                              <w:tab w:val="left" w:pos="9072"/>
                            </w:tabs>
                            <w:spacing w:line="240" w:lineRule="exact"/>
                            <w:ind w:right="-851"/>
                            <w:jc w:val="left"/>
                            <w:rPr>
                              <w:rFonts w:ascii="Neue DIN Light" w:hAnsi="Neue DIN Light"/>
                              <w:sz w:val="16"/>
                              <w:szCs w:val="16"/>
                            </w:rPr>
                          </w:pPr>
                          <w:r w:rsidRPr="00812A32">
                            <w:rPr>
                              <w:rFonts w:ascii="Neue DIN Light" w:hAnsi="Neue DIN Light"/>
                              <w:sz w:val="16"/>
                              <w:szCs w:val="16"/>
                            </w:rPr>
                            <w:t xml:space="preserve">38023 </w:t>
                          </w:r>
                          <w:proofErr w:type="spellStart"/>
                          <w:r w:rsidRPr="00812A32">
                            <w:rPr>
                              <w:rFonts w:ascii="Neue DIN Light" w:hAnsi="Neue DIN Light"/>
                              <w:sz w:val="16"/>
                              <w:szCs w:val="16"/>
                            </w:rPr>
                            <w:t>Cles</w:t>
                          </w:r>
                          <w:proofErr w:type="spellEnd"/>
                          <w:r w:rsidRPr="00812A32">
                            <w:rPr>
                              <w:rFonts w:ascii="Neue DIN Light" w:hAnsi="Neue DIN Light"/>
                              <w:sz w:val="16"/>
                              <w:szCs w:val="16"/>
                            </w:rPr>
                            <w:t xml:space="preserve"> (TN)</w:t>
                          </w:r>
                        </w:p>
                        <w:p w14:paraId="5C969878" w14:textId="0A4BA211" w:rsidR="0045299C" w:rsidRPr="00C442B4" w:rsidRDefault="00812A32" w:rsidP="00812A32">
                          <w:pPr>
                            <w:tabs>
                              <w:tab w:val="left" w:pos="9072"/>
                            </w:tabs>
                            <w:spacing w:line="240" w:lineRule="exact"/>
                            <w:ind w:right="-851"/>
                            <w:jc w:val="left"/>
                            <w:rPr>
                              <w:rFonts w:ascii="Neue DIN Light" w:hAnsi="Neue DIN Light"/>
                              <w:sz w:val="16"/>
                              <w:szCs w:val="16"/>
                            </w:rPr>
                          </w:pPr>
                          <w:r w:rsidRPr="00812A32">
                            <w:rPr>
                              <w:rFonts w:ascii="Neue DIN Light" w:hAnsi="Neue DIN Light"/>
                              <w:sz w:val="16"/>
                              <w:szCs w:val="16"/>
                            </w:rPr>
                            <w:t>Italia</w:t>
                          </w:r>
                        </w:p>
                        <w:p w14:paraId="18641BAC" w14:textId="77777777" w:rsidR="0045299C" w:rsidRPr="0073672E" w:rsidRDefault="0045299C" w:rsidP="00812A32">
                          <w:pPr>
                            <w:tabs>
                              <w:tab w:val="left" w:pos="9072"/>
                            </w:tabs>
                            <w:spacing w:line="240" w:lineRule="exact"/>
                            <w:ind w:right="-851"/>
                            <w:jc w:val="left"/>
                            <w:rPr>
                              <w:rFonts w:ascii="Neue DIN Light" w:hAnsi="Neue DIN Light"/>
                              <w:sz w:val="16"/>
                              <w:szCs w:val="16"/>
                            </w:rPr>
                          </w:pPr>
                          <w:r w:rsidRPr="0073672E">
                            <w:rPr>
                              <w:rFonts w:ascii="Neue DIN Light" w:hAnsi="Neue DIN Light"/>
                              <w:sz w:val="16"/>
                              <w:szCs w:val="16"/>
                            </w:rPr>
                            <w:t xml:space="preserve">T +39 </w:t>
                          </w:r>
                          <w:r w:rsidRPr="00C442B4">
                            <w:rPr>
                              <w:rFonts w:ascii="Neue DIN Light" w:hAnsi="Neue DIN Light"/>
                              <w:sz w:val="16"/>
                              <w:szCs w:val="16"/>
                            </w:rPr>
                            <w:t>0463 736 600</w:t>
                          </w:r>
                        </w:p>
                        <w:p w14:paraId="5386546C" w14:textId="77777777" w:rsidR="0045299C" w:rsidRDefault="0045299C" w:rsidP="00812A32">
                          <w:pPr>
                            <w:tabs>
                              <w:tab w:val="left" w:pos="0"/>
                            </w:tabs>
                            <w:spacing w:line="240" w:lineRule="exact"/>
                            <w:jc w:val="left"/>
                            <w:rPr>
                              <w:rFonts w:ascii="Neue DIN Light" w:hAnsi="Neue DIN Light"/>
                              <w:sz w:val="16"/>
                              <w:szCs w:val="16"/>
                            </w:rPr>
                          </w:pPr>
                          <w:r w:rsidRPr="0073672E">
                            <w:rPr>
                              <w:rFonts w:ascii="Neue DIN Light" w:hAnsi="Neue DIN Light"/>
                              <w:sz w:val="16"/>
                              <w:szCs w:val="16"/>
                            </w:rPr>
                            <w:t xml:space="preserve">www.innerhofer.it   </w:t>
                          </w:r>
                        </w:p>
                        <w:p w14:paraId="6361A340" w14:textId="77777777" w:rsidR="0045299C" w:rsidRDefault="0045299C" w:rsidP="00812A32">
                          <w:pPr>
                            <w:tabs>
                              <w:tab w:val="left" w:pos="0"/>
                            </w:tabs>
                            <w:spacing w:line="240" w:lineRule="exact"/>
                            <w:jc w:val="left"/>
                            <w:rPr>
                              <w:rFonts w:ascii="Neue DIN Light" w:hAnsi="Neue DIN Light"/>
                              <w:sz w:val="16"/>
                              <w:szCs w:val="16"/>
                            </w:rPr>
                          </w:pPr>
                          <w:r w:rsidRPr="0073672E">
                            <w:rPr>
                              <w:rFonts w:ascii="Neue DIN Light" w:hAnsi="Neue DIN Light"/>
                              <w:sz w:val="16"/>
                              <w:szCs w:val="16"/>
                            </w:rPr>
                            <w:t>info@innerhofer.it</w:t>
                          </w:r>
                        </w:p>
                        <w:p w14:paraId="33C0BD4B" w14:textId="77777777" w:rsidR="0045299C" w:rsidRPr="00DA46FF" w:rsidRDefault="0045299C" w:rsidP="00812A32">
                          <w:pPr>
                            <w:tabs>
                              <w:tab w:val="left" w:pos="0"/>
                            </w:tabs>
                            <w:spacing w:line="240" w:lineRule="exact"/>
                            <w:jc w:val="left"/>
                            <w:rPr>
                              <w:rFonts w:ascii="Neue DIN Light" w:hAnsi="Neue DIN Light"/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3600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685FF817" id="_x0000_s1027" type="#_x0000_t202" style="position:absolute;left:0;text-align:left;margin-left:-8.25pt;margin-top:-66.95pt;width:115.9pt;height:107.8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" filled="f" stroked="f" strokeweight=".5pt">
              <v:textbox inset=",1mm">
                <w:txbxContent>
                  <w:p w14:paraId="36148CB8" w14:textId="77777777" w:rsidR="00812A32" w:rsidRPr="00812A32" w:rsidRDefault="0045299C" w:rsidP="00812A32">
                    <w:pPr>
                      <w:tabs>
                        <w:tab w:val="left" w:pos="9072"/>
                      </w:tabs>
                      <w:spacing w:line="240" w:lineRule="exact"/>
                      <w:ind w:right="-851"/>
                      <w:jc w:val="left"/>
                      <w:rPr>
                        <w:rFonts w:ascii="Neue DIN Light" w:hAnsi="Neue DIN Light"/>
                        <w:sz w:val="16"/>
                        <w:szCs w:val="16"/>
                      </w:rPr>
                    </w:pPr>
                    <w:r w:rsidRPr="00A57408">
                      <w:rPr>
                        <w:rFonts w:ascii="Neue DIN SemiWide SemiBold" w:hAnsi="Neue DIN SemiWide SemiBold"/>
                        <w:b/>
                        <w:bCs/>
                        <w:sz w:val="16"/>
                        <w:szCs w:val="16"/>
                      </w:rPr>
                      <w:t>Innerhofer</w:t>
                    </w:r>
                    <w:r>
                      <w:rPr>
                        <w:rFonts w:ascii="Neue DIN SemiWide SemiBold" w:hAnsi="Neue DIN SemiWide SemiBold"/>
                        <w:b/>
                        <w:bCs/>
                        <w:sz w:val="16"/>
                        <w:szCs w:val="16"/>
                      </w:rPr>
                      <w:t xml:space="preserve"> </w:t>
                    </w:r>
                    <w:proofErr w:type="spellStart"/>
                    <w:r>
                      <w:rPr>
                        <w:rFonts w:ascii="Neue DIN SemiWide SemiBold" w:hAnsi="Neue DIN SemiWide SemiBold"/>
                        <w:b/>
                        <w:bCs/>
                        <w:sz w:val="16"/>
                        <w:szCs w:val="16"/>
                      </w:rPr>
                      <w:t>S.p.A</w:t>
                    </w:r>
                    <w:proofErr w:type="spellEnd"/>
                    <w:r>
                      <w:rPr>
                        <w:rFonts w:ascii="Neue DIN SemiWide SemiBold" w:hAnsi="Neue DIN SemiWide SemiBold"/>
                        <w:b/>
                        <w:bCs/>
                        <w:sz w:val="16"/>
                        <w:szCs w:val="16"/>
                      </w:rPr>
                      <w:t>.</w:t>
                    </w:r>
                    <w:r>
                      <w:rPr>
                        <w:rFonts w:ascii="Neue DIN" w:hAnsi="Neue DIN"/>
                        <w:sz w:val="16"/>
                        <w:szCs w:val="16"/>
                      </w:rPr>
                      <w:br/>
                    </w:r>
                    <w:r w:rsidR="00812A32" w:rsidRPr="00812A32">
                      <w:rPr>
                        <w:rFonts w:ascii="Neue DIN Light" w:hAnsi="Neue DIN Light"/>
                        <w:sz w:val="16"/>
                        <w:szCs w:val="16"/>
                      </w:rPr>
                      <w:t>Via Trento 200/7</w:t>
                    </w:r>
                  </w:p>
                  <w:p w14:paraId="4D672D8F" w14:textId="77777777" w:rsidR="00812A32" w:rsidRPr="00812A32" w:rsidRDefault="00812A32" w:rsidP="00812A32">
                    <w:pPr>
                      <w:tabs>
                        <w:tab w:val="left" w:pos="9072"/>
                      </w:tabs>
                      <w:spacing w:line="240" w:lineRule="exact"/>
                      <w:ind w:right="-851"/>
                      <w:jc w:val="left"/>
                      <w:rPr>
                        <w:rFonts w:ascii="Neue DIN Light" w:hAnsi="Neue DIN Light"/>
                        <w:sz w:val="16"/>
                        <w:szCs w:val="16"/>
                      </w:rPr>
                    </w:pPr>
                    <w:r w:rsidRPr="00812A32">
                      <w:rPr>
                        <w:rFonts w:ascii="Neue DIN Light" w:hAnsi="Neue DIN Light"/>
                        <w:sz w:val="16"/>
                        <w:szCs w:val="16"/>
                      </w:rPr>
                      <w:t xml:space="preserve">38023 </w:t>
                    </w:r>
                    <w:proofErr w:type="spellStart"/>
                    <w:r w:rsidRPr="00812A32">
                      <w:rPr>
                        <w:rFonts w:ascii="Neue DIN Light" w:hAnsi="Neue DIN Light"/>
                        <w:sz w:val="16"/>
                        <w:szCs w:val="16"/>
                      </w:rPr>
                      <w:t>Cles</w:t>
                    </w:r>
                    <w:proofErr w:type="spellEnd"/>
                    <w:r w:rsidRPr="00812A32">
                      <w:rPr>
                        <w:rFonts w:ascii="Neue DIN Light" w:hAnsi="Neue DIN Light"/>
                        <w:sz w:val="16"/>
                        <w:szCs w:val="16"/>
                      </w:rPr>
                      <w:t xml:space="preserve"> (TN)</w:t>
                    </w:r>
                  </w:p>
                  <w:p w14:paraId="5C969878" w14:textId="0A4BA211" w:rsidR="0045299C" w:rsidRPr="00C442B4" w:rsidRDefault="00812A32" w:rsidP="00812A32">
                    <w:pPr>
                      <w:tabs>
                        <w:tab w:val="left" w:pos="9072"/>
                      </w:tabs>
                      <w:spacing w:line="240" w:lineRule="exact"/>
                      <w:ind w:right="-851"/>
                      <w:jc w:val="left"/>
                      <w:rPr>
                        <w:rFonts w:ascii="Neue DIN Light" w:hAnsi="Neue DIN Light"/>
                        <w:sz w:val="16"/>
                        <w:szCs w:val="16"/>
                      </w:rPr>
                    </w:pPr>
                    <w:r w:rsidRPr="00812A32">
                      <w:rPr>
                        <w:rFonts w:ascii="Neue DIN Light" w:hAnsi="Neue DIN Light"/>
                        <w:sz w:val="16"/>
                        <w:szCs w:val="16"/>
                      </w:rPr>
                      <w:t>Italia</w:t>
                    </w:r>
                  </w:p>
                  <w:p w14:paraId="18641BAC" w14:textId="77777777" w:rsidR="0045299C" w:rsidRPr="0073672E" w:rsidRDefault="0045299C" w:rsidP="00812A32">
                    <w:pPr>
                      <w:tabs>
                        <w:tab w:val="left" w:pos="9072"/>
                      </w:tabs>
                      <w:spacing w:line="240" w:lineRule="exact"/>
                      <w:ind w:right="-851"/>
                      <w:jc w:val="left"/>
                      <w:rPr>
                        <w:rFonts w:ascii="Neue DIN Light" w:hAnsi="Neue DIN Light"/>
                        <w:sz w:val="16"/>
                        <w:szCs w:val="16"/>
                      </w:rPr>
                    </w:pPr>
                    <w:r w:rsidRPr="0073672E">
                      <w:rPr>
                        <w:rFonts w:ascii="Neue DIN Light" w:hAnsi="Neue DIN Light"/>
                        <w:sz w:val="16"/>
                        <w:szCs w:val="16"/>
                      </w:rPr>
                      <w:t xml:space="preserve">T +39 </w:t>
                    </w:r>
                    <w:r w:rsidRPr="00C442B4">
                      <w:rPr>
                        <w:rFonts w:ascii="Neue DIN Light" w:hAnsi="Neue DIN Light"/>
                        <w:sz w:val="16"/>
                        <w:szCs w:val="16"/>
                      </w:rPr>
                      <w:t>0463 736 600</w:t>
                    </w:r>
                  </w:p>
                  <w:p w14:paraId="5386546C" w14:textId="77777777" w:rsidR="0045299C" w:rsidRDefault="0045299C" w:rsidP="00812A32">
                    <w:pPr>
                      <w:tabs>
                        <w:tab w:val="left" w:pos="0"/>
                      </w:tabs>
                      <w:spacing w:line="240" w:lineRule="exact"/>
                      <w:jc w:val="left"/>
                      <w:rPr>
                        <w:rFonts w:ascii="Neue DIN Light" w:hAnsi="Neue DIN Light"/>
                        <w:sz w:val="16"/>
                        <w:szCs w:val="16"/>
                      </w:rPr>
                    </w:pPr>
                    <w:r w:rsidRPr="0073672E">
                      <w:rPr>
                        <w:rFonts w:ascii="Neue DIN Light" w:hAnsi="Neue DIN Light"/>
                        <w:sz w:val="16"/>
                        <w:szCs w:val="16"/>
                      </w:rPr>
                      <w:t xml:space="preserve">www.innerhofer.it   </w:t>
                    </w:r>
                  </w:p>
                  <w:p w14:paraId="6361A340" w14:textId="77777777" w:rsidR="0045299C" w:rsidRDefault="0045299C" w:rsidP="00812A32">
                    <w:pPr>
                      <w:tabs>
                        <w:tab w:val="left" w:pos="0"/>
                      </w:tabs>
                      <w:spacing w:line="240" w:lineRule="exact"/>
                      <w:jc w:val="left"/>
                      <w:rPr>
                        <w:rFonts w:ascii="Neue DIN Light" w:hAnsi="Neue DIN Light"/>
                        <w:sz w:val="16"/>
                        <w:szCs w:val="16"/>
                      </w:rPr>
                    </w:pPr>
                    <w:r w:rsidRPr="0073672E">
                      <w:rPr>
                        <w:rFonts w:ascii="Neue DIN Light" w:hAnsi="Neue DIN Light"/>
                        <w:sz w:val="16"/>
                        <w:szCs w:val="16"/>
                      </w:rPr>
                      <w:t>info@innerhofer.it</w:t>
                    </w:r>
                  </w:p>
                  <w:p w14:paraId="33C0BD4B" w14:textId="77777777" w:rsidR="0045299C" w:rsidRPr="00DA46FF" w:rsidRDefault="0045299C" w:rsidP="00812A32">
                    <w:pPr>
                      <w:tabs>
                        <w:tab w:val="left" w:pos="0"/>
                      </w:tabs>
                      <w:spacing w:line="240" w:lineRule="exact"/>
                      <w:jc w:val="left"/>
                      <w:rPr>
                        <w:rFonts w:ascii="Neue DIN Light" w:hAnsi="Neue DIN Light"/>
                        <w:sz w:val="16"/>
                        <w:szCs w:val="16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9C1EF0" w14:textId="77777777" w:rsidR="000B07FB" w:rsidRDefault="000B07FB" w:rsidP="00E40031">
      <w:pPr>
        <w:spacing w:line="240" w:lineRule="auto"/>
      </w:pPr>
      <w:r>
        <w:separator/>
      </w:r>
    </w:p>
  </w:footnote>
  <w:footnote w:type="continuationSeparator" w:id="0">
    <w:p w14:paraId="4AF9742C" w14:textId="77777777" w:rsidR="000B07FB" w:rsidRDefault="000B07FB" w:rsidP="00E4003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A0B398" w14:textId="0A7035B8" w:rsidR="00035C6A" w:rsidRPr="00035C6A" w:rsidRDefault="00035C6A" w:rsidP="004728FA">
    <w:pPr>
      <w:rPr>
        <w:noProof/>
      </w:rPr>
    </w:pPr>
    <w:r w:rsidRPr="00310359">
      <w:rPr>
        <w:rFonts w:ascii="Neue DIN SemiBold" w:hAnsi="Neue DIN SemiBold"/>
        <w:b/>
        <w:bCs/>
        <w:noProof/>
        <w:sz w:val="16"/>
        <w:szCs w:val="16"/>
      </w:rPr>
      <w:drawing>
        <wp:anchor distT="0" distB="0" distL="114300" distR="114300" simplePos="0" relativeHeight="251661312" behindDoc="1" locked="0" layoutInCell="1" allowOverlap="1" wp14:anchorId="3B59AC56" wp14:editId="09C8EA67">
          <wp:simplePos x="0" y="0"/>
          <wp:positionH relativeFrom="column">
            <wp:posOffset>4050417</wp:posOffset>
          </wp:positionH>
          <wp:positionV relativeFrom="paragraph">
            <wp:posOffset>58528</wp:posOffset>
          </wp:positionV>
          <wp:extent cx="2310765" cy="345440"/>
          <wp:effectExtent l="0" t="0" r="0" b="0"/>
          <wp:wrapNone/>
          <wp:docPr id="1592789605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01238102" name="Grafik 1801238102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310765" cy="3454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69FF248" w14:textId="23077A8E" w:rsidR="00F77346" w:rsidRDefault="00F77346">
    <w:pPr>
      <w:pStyle w:val="Kopfzeile"/>
    </w:pPr>
  </w:p>
  <w:p w14:paraId="426A1A33" w14:textId="455F1197" w:rsidR="00F77346" w:rsidRDefault="00F77346">
    <w:pPr>
      <w:pStyle w:val="Kopfzeile"/>
    </w:pPr>
  </w:p>
  <w:p w14:paraId="5DB28CF5" w14:textId="6B506DF4" w:rsidR="00F77346" w:rsidRDefault="00F77346">
    <w:pPr>
      <w:pStyle w:val="Kopfzeile"/>
    </w:pPr>
  </w:p>
  <w:p w14:paraId="2DEC6E36" w14:textId="622219BA" w:rsidR="00F77346" w:rsidRDefault="00F77346">
    <w:pPr>
      <w:pStyle w:val="Kopfzeile"/>
    </w:pPr>
  </w:p>
  <w:p w14:paraId="39A91893" w14:textId="6F1F6D92" w:rsidR="00F77346" w:rsidRDefault="00F77346">
    <w:pPr>
      <w:pStyle w:val="Kopfzeile"/>
    </w:pPr>
  </w:p>
  <w:p w14:paraId="43210D94" w14:textId="77777777" w:rsidR="00B77AF9" w:rsidRDefault="00B77AF9">
    <w:pPr>
      <w:pStyle w:val="Kopfzeile"/>
    </w:pPr>
  </w:p>
  <w:p w14:paraId="7322F45A" w14:textId="7FF9DA27" w:rsidR="00F77346" w:rsidRDefault="00F77346" w:rsidP="00B77AF9">
    <w:pPr>
      <w:pStyle w:val="Kopfzeile"/>
      <w:tabs>
        <w:tab w:val="clear" w:pos="9072"/>
      </w:tabs>
    </w:pPr>
  </w:p>
  <w:p w14:paraId="7DAB4BA7" w14:textId="0A476921" w:rsidR="00E148E0" w:rsidRDefault="00E148E0" w:rsidP="00E148E0">
    <w:pPr>
      <w:tabs>
        <w:tab w:val="left" w:pos="9072"/>
      </w:tabs>
      <w:ind w:right="-851"/>
      <w:jc w:val="left"/>
      <w:rPr>
        <w:rFonts w:ascii="Neue DIN SemiWide SemiBold" w:hAnsi="Neue DIN SemiWide SemiBold"/>
        <w:b/>
        <w:bCs/>
        <w:sz w:val="16"/>
        <w:szCs w:val="16"/>
      </w:rPr>
    </w:pPr>
  </w:p>
  <w:p w14:paraId="2E548328" w14:textId="77777777" w:rsidR="001638AA" w:rsidRPr="00E148E0" w:rsidRDefault="001638AA" w:rsidP="00E148E0">
    <w:pPr>
      <w:tabs>
        <w:tab w:val="left" w:pos="9072"/>
      </w:tabs>
      <w:ind w:right="-851"/>
      <w:jc w:val="left"/>
      <w:rPr>
        <w:rFonts w:ascii="Neue DIN SemiWide SemiBold" w:hAnsi="Neue DIN SemiWide SemiBold"/>
        <w:b/>
        <w:bCs/>
        <w:sz w:val="16"/>
        <w:szCs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343"/>
  <w:proofState w:spelling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7F60"/>
    <w:rsid w:val="000000AB"/>
    <w:rsid w:val="000329E1"/>
    <w:rsid w:val="00035C6A"/>
    <w:rsid w:val="0004000E"/>
    <w:rsid w:val="00044E57"/>
    <w:rsid w:val="00047215"/>
    <w:rsid w:val="0005367F"/>
    <w:rsid w:val="00067003"/>
    <w:rsid w:val="00074A7C"/>
    <w:rsid w:val="000956E9"/>
    <w:rsid w:val="000B0371"/>
    <w:rsid w:val="000B07FB"/>
    <w:rsid w:val="0014017E"/>
    <w:rsid w:val="001638AA"/>
    <w:rsid w:val="00186271"/>
    <w:rsid w:val="001D751A"/>
    <w:rsid w:val="001D7CA7"/>
    <w:rsid w:val="001F3420"/>
    <w:rsid w:val="00225FA8"/>
    <w:rsid w:val="00233F39"/>
    <w:rsid w:val="00246143"/>
    <w:rsid w:val="002672AC"/>
    <w:rsid w:val="002D6E67"/>
    <w:rsid w:val="00335827"/>
    <w:rsid w:val="00357A2C"/>
    <w:rsid w:val="00363FCE"/>
    <w:rsid w:val="003726D9"/>
    <w:rsid w:val="00383234"/>
    <w:rsid w:val="003A1C59"/>
    <w:rsid w:val="003C4F88"/>
    <w:rsid w:val="003C51D9"/>
    <w:rsid w:val="003D6174"/>
    <w:rsid w:val="003F53C5"/>
    <w:rsid w:val="0041166F"/>
    <w:rsid w:val="0042312A"/>
    <w:rsid w:val="0045299C"/>
    <w:rsid w:val="00465F1A"/>
    <w:rsid w:val="004728FA"/>
    <w:rsid w:val="00477F60"/>
    <w:rsid w:val="004875ED"/>
    <w:rsid w:val="004A03AC"/>
    <w:rsid w:val="004A4948"/>
    <w:rsid w:val="004B5E19"/>
    <w:rsid w:val="004E1CD4"/>
    <w:rsid w:val="00510658"/>
    <w:rsid w:val="0051310A"/>
    <w:rsid w:val="00517661"/>
    <w:rsid w:val="00537AB4"/>
    <w:rsid w:val="005614D0"/>
    <w:rsid w:val="0056580D"/>
    <w:rsid w:val="005718ED"/>
    <w:rsid w:val="005A52E6"/>
    <w:rsid w:val="005C4C54"/>
    <w:rsid w:val="005F1776"/>
    <w:rsid w:val="00611CAD"/>
    <w:rsid w:val="006C642E"/>
    <w:rsid w:val="006D6D17"/>
    <w:rsid w:val="00705671"/>
    <w:rsid w:val="0071431B"/>
    <w:rsid w:val="0072603B"/>
    <w:rsid w:val="007374EF"/>
    <w:rsid w:val="00744AF1"/>
    <w:rsid w:val="007473F5"/>
    <w:rsid w:val="00761A0D"/>
    <w:rsid w:val="00771FFE"/>
    <w:rsid w:val="00781B31"/>
    <w:rsid w:val="0079359B"/>
    <w:rsid w:val="007C0659"/>
    <w:rsid w:val="007E0B04"/>
    <w:rsid w:val="007E0EBA"/>
    <w:rsid w:val="007E728E"/>
    <w:rsid w:val="007F0241"/>
    <w:rsid w:val="00812A32"/>
    <w:rsid w:val="0081601F"/>
    <w:rsid w:val="00830AB6"/>
    <w:rsid w:val="00851C9E"/>
    <w:rsid w:val="00851E3F"/>
    <w:rsid w:val="008604EA"/>
    <w:rsid w:val="00864C1C"/>
    <w:rsid w:val="0089524E"/>
    <w:rsid w:val="008A767B"/>
    <w:rsid w:val="008D2C60"/>
    <w:rsid w:val="008F64CB"/>
    <w:rsid w:val="009051D1"/>
    <w:rsid w:val="00992A2B"/>
    <w:rsid w:val="0099475B"/>
    <w:rsid w:val="00996D44"/>
    <w:rsid w:val="009B3A34"/>
    <w:rsid w:val="009B7E7F"/>
    <w:rsid w:val="009D2CC1"/>
    <w:rsid w:val="009E2482"/>
    <w:rsid w:val="00A15DB7"/>
    <w:rsid w:val="00A315AE"/>
    <w:rsid w:val="00A53C3D"/>
    <w:rsid w:val="00A654F3"/>
    <w:rsid w:val="00A87744"/>
    <w:rsid w:val="00AE2DE3"/>
    <w:rsid w:val="00AE4648"/>
    <w:rsid w:val="00B41562"/>
    <w:rsid w:val="00B5059B"/>
    <w:rsid w:val="00B77AF9"/>
    <w:rsid w:val="00B8702E"/>
    <w:rsid w:val="00BC467F"/>
    <w:rsid w:val="00BD08B9"/>
    <w:rsid w:val="00BD20E3"/>
    <w:rsid w:val="00BD697B"/>
    <w:rsid w:val="00BE38DF"/>
    <w:rsid w:val="00BE5CF1"/>
    <w:rsid w:val="00BF710E"/>
    <w:rsid w:val="00C11CBD"/>
    <w:rsid w:val="00C30DD3"/>
    <w:rsid w:val="00C47E6C"/>
    <w:rsid w:val="00C534F4"/>
    <w:rsid w:val="00C85CBF"/>
    <w:rsid w:val="00CC6A32"/>
    <w:rsid w:val="00CC781A"/>
    <w:rsid w:val="00D52C0E"/>
    <w:rsid w:val="00D76EEA"/>
    <w:rsid w:val="00D823F5"/>
    <w:rsid w:val="00D8446A"/>
    <w:rsid w:val="00D943EA"/>
    <w:rsid w:val="00D971D0"/>
    <w:rsid w:val="00DA29F1"/>
    <w:rsid w:val="00DA2D38"/>
    <w:rsid w:val="00DA46FF"/>
    <w:rsid w:val="00DB4874"/>
    <w:rsid w:val="00DC1563"/>
    <w:rsid w:val="00E148E0"/>
    <w:rsid w:val="00E16E64"/>
    <w:rsid w:val="00E26A26"/>
    <w:rsid w:val="00E40031"/>
    <w:rsid w:val="00E54471"/>
    <w:rsid w:val="00E65203"/>
    <w:rsid w:val="00E74F13"/>
    <w:rsid w:val="00E839F1"/>
    <w:rsid w:val="00E90DC5"/>
    <w:rsid w:val="00E9441F"/>
    <w:rsid w:val="00E94773"/>
    <w:rsid w:val="00EB7780"/>
    <w:rsid w:val="00EC716C"/>
    <w:rsid w:val="00F10DEA"/>
    <w:rsid w:val="00F31432"/>
    <w:rsid w:val="00F77346"/>
    <w:rsid w:val="00F836BD"/>
    <w:rsid w:val="00F92394"/>
    <w:rsid w:val="00F9335E"/>
    <w:rsid w:val="00F94B55"/>
    <w:rsid w:val="00FC6041"/>
    <w:rsid w:val="00FE10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769E695E"/>
  <w15:docId w15:val="{0B98C1F1-54E2-5045-8E51-6625656E3E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0B0371"/>
    <w:pPr>
      <w:spacing w:after="0" w:line="260" w:lineRule="exact"/>
      <w:jc w:val="both"/>
    </w:pPr>
    <w:rPr>
      <w:sz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59"/>
    <w:rsid w:val="000B03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fzeile">
    <w:name w:val="header"/>
    <w:basedOn w:val="Standard"/>
    <w:link w:val="KopfzeileZchn"/>
    <w:uiPriority w:val="99"/>
    <w:unhideWhenUsed/>
    <w:rsid w:val="00E40031"/>
    <w:pPr>
      <w:tabs>
        <w:tab w:val="center" w:pos="4536"/>
        <w:tab w:val="right" w:pos="9072"/>
      </w:tabs>
      <w:spacing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E40031"/>
    <w:rPr>
      <w:sz w:val="20"/>
    </w:rPr>
  </w:style>
  <w:style w:type="paragraph" w:styleId="Fuzeile">
    <w:name w:val="footer"/>
    <w:basedOn w:val="Standard"/>
    <w:link w:val="FuzeileZchn"/>
    <w:uiPriority w:val="99"/>
    <w:unhideWhenUsed/>
    <w:rsid w:val="00E40031"/>
    <w:pPr>
      <w:tabs>
        <w:tab w:val="center" w:pos="4536"/>
        <w:tab w:val="right" w:pos="9072"/>
      </w:tabs>
      <w:spacing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E40031"/>
    <w:rPr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E4003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E40031"/>
    <w:rPr>
      <w:rFonts w:ascii="Tahoma" w:hAnsi="Tahoma" w:cs="Tahoma"/>
      <w:sz w:val="16"/>
      <w:szCs w:val="16"/>
    </w:rPr>
  </w:style>
  <w:style w:type="paragraph" w:customStyle="1" w:styleId="RecipientAddress">
    <w:name w:val="Recipient Address"/>
    <w:basedOn w:val="KeinLeerraum"/>
    <w:link w:val="RecipientAddressChar"/>
    <w:uiPriority w:val="5"/>
    <w:qFormat/>
    <w:rsid w:val="00A53C3D"/>
    <w:pPr>
      <w:spacing w:before="200" w:after="200" w:line="276" w:lineRule="auto"/>
      <w:contextualSpacing/>
      <w:jc w:val="left"/>
    </w:pPr>
    <w:rPr>
      <w:rFonts w:asciiTheme="majorHAnsi" w:eastAsiaTheme="minorEastAsia" w:hAnsiTheme="majorHAnsi"/>
      <w:color w:val="632423" w:themeColor="accent2" w:themeShade="80"/>
      <w:sz w:val="18"/>
      <w:lang w:val="en-US"/>
    </w:rPr>
  </w:style>
  <w:style w:type="character" w:customStyle="1" w:styleId="RecipientAddressChar">
    <w:name w:val="Recipient Address Char"/>
    <w:basedOn w:val="Absatz-Standardschriftart"/>
    <w:link w:val="RecipientAddress"/>
    <w:uiPriority w:val="5"/>
    <w:rsid w:val="00A53C3D"/>
    <w:rPr>
      <w:rFonts w:asciiTheme="majorHAnsi" w:eastAsiaTheme="minorEastAsia" w:hAnsiTheme="majorHAnsi"/>
      <w:color w:val="632423" w:themeColor="accent2" w:themeShade="80"/>
      <w:sz w:val="18"/>
      <w:lang w:val="en-US"/>
    </w:rPr>
  </w:style>
  <w:style w:type="paragraph" w:styleId="KeinLeerraum">
    <w:name w:val="No Spacing"/>
    <w:uiPriority w:val="1"/>
    <w:qFormat/>
    <w:rsid w:val="00A53C3D"/>
    <w:pPr>
      <w:spacing w:after="0" w:line="240" w:lineRule="auto"/>
      <w:jc w:val="both"/>
    </w:pPr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Users/leamuller/Desktop/team_neusta/Briefpapier/n_is/neusta_is_BP_2021.dotx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.XSL" StyleName="ISO 690 - First Element and Date"/>
</file>

<file path=customXml/itemProps1.xml><?xml version="1.0" encoding="utf-8"?>
<ds:datastoreItem xmlns:ds="http://schemas.openxmlformats.org/officeDocument/2006/customXml" ds:itemID="{2453617B-E153-054B-9CA6-AA30B38804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neusta_is_BP_2021.dotx</Template>
  <TotalTime>0</TotalTime>
  <Pages>1</Pages>
  <Words>186</Words>
  <Characters>1174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 Office User</dc:creator>
  <cp:lastModifiedBy>Daniela Ölz</cp:lastModifiedBy>
  <cp:revision>5</cp:revision>
  <cp:lastPrinted>2025-12-15T14:25:00Z</cp:lastPrinted>
  <dcterms:created xsi:type="dcterms:W3CDTF">2025-12-15T14:28:00Z</dcterms:created>
  <dcterms:modified xsi:type="dcterms:W3CDTF">2026-03-19T13:47:00Z</dcterms:modified>
</cp:coreProperties>
</file>