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E3B1C" w14:textId="385BEDBE" w:rsidR="00C30DD3" w:rsidRPr="00A654F3" w:rsidRDefault="00091059" w:rsidP="00C30DD3">
      <w:pPr>
        <w:spacing w:line="270" w:lineRule="exact"/>
        <w:rPr>
          <w:rFonts w:ascii="Neue DIN Light" w:hAnsi="Neue DIN Light" w:cs="Arial"/>
          <w:szCs w:val="20"/>
          <w:lang w:val="de-AT"/>
        </w:rPr>
      </w:pPr>
      <w:r>
        <w:rPr>
          <w:rFonts w:ascii="Neue DIN Light" w:hAnsi="Neue DIN Light" w:cs="Arial"/>
          <w:szCs w:val="20"/>
          <w:lang w:val="de-AT"/>
        </w:rPr>
        <w:t xml:space="preserve">  </w:t>
      </w:r>
    </w:p>
    <w:tbl>
      <w:tblPr>
        <w:tblStyle w:val="Tabellenraster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</w:tblGrid>
      <w:tr w:rsidR="00B77AF9" w14:paraId="1118988E" w14:textId="77777777" w:rsidTr="00B41562">
        <w:trPr>
          <w:trHeight w:val="1045"/>
          <w:jc w:val="right"/>
        </w:trPr>
        <w:tc>
          <w:tcPr>
            <w:tcW w:w="4799" w:type="dxa"/>
          </w:tcPr>
          <w:p w14:paraId="5CA33755" w14:textId="77777777" w:rsidR="00B77AF9" w:rsidRPr="00B77AF9" w:rsidRDefault="00B77AF9" w:rsidP="00B5059B">
            <w:pPr>
              <w:pStyle w:val="RecipientAddress"/>
              <w:spacing w:before="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Max Mustermann</w:t>
            </w: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br/>
              <w:t>Musterstraße 123</w:t>
            </w:r>
          </w:p>
          <w:p w14:paraId="797A4D2C" w14:textId="15D798D7" w:rsidR="00B77AF9" w:rsidRDefault="00B41562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456</w:t>
            </w:r>
            <w:r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 xml:space="preserve">78 </w:t>
            </w:r>
            <w:r w:rsidR="00B77AF9"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Musterstadt</w:t>
            </w:r>
          </w:p>
          <w:p w14:paraId="7C811A84" w14:textId="77777777" w:rsidR="00335827" w:rsidRDefault="00335827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  <w:p w14:paraId="6440480A" w14:textId="1AB2F206" w:rsidR="00B77AF9" w:rsidRPr="00B77AF9" w:rsidRDefault="00B77AF9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</w:tc>
      </w:tr>
    </w:tbl>
    <w:p w14:paraId="22CF55E9" w14:textId="77777777" w:rsidR="00D52C0E" w:rsidRPr="00A654F3" w:rsidRDefault="00D52C0E" w:rsidP="00D52C0E">
      <w:pPr>
        <w:spacing w:line="270" w:lineRule="exact"/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</w:pPr>
      <w:proofErr w:type="spellStart"/>
      <w:r w:rsidRPr="00B27F5F"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  <w:t>Oggetto</w:t>
      </w:r>
      <w:proofErr w:type="spellEnd"/>
    </w:p>
    <w:p w14:paraId="071F8D36" w14:textId="77777777" w:rsidR="00D52C0E" w:rsidRPr="00DA46FF" w:rsidRDefault="00D52C0E" w:rsidP="00D52C0E">
      <w:pPr>
        <w:spacing w:line="270" w:lineRule="exact"/>
        <w:jc w:val="right"/>
        <w:rPr>
          <w:rFonts w:ascii="Neue DIN Light" w:hAnsi="Neue DIN Light" w:cs="Arial"/>
          <w:szCs w:val="20"/>
          <w:lang w:val="de-AT"/>
        </w:rPr>
      </w:pPr>
      <w:r w:rsidRPr="00042229">
        <w:rPr>
          <w:rFonts w:ascii="Neue DIN Light" w:hAnsi="Neue DIN Light" w:cs="Arial"/>
          <w:szCs w:val="20"/>
          <w:lang w:val="de-AT"/>
        </w:rPr>
        <w:t>GG/MM/</w:t>
      </w:r>
      <w:proofErr w:type="spellStart"/>
      <w:r w:rsidRPr="00042229">
        <w:rPr>
          <w:rFonts w:ascii="Neue DIN Light" w:hAnsi="Neue DIN Light" w:cs="Arial"/>
          <w:szCs w:val="20"/>
          <w:lang w:val="de-AT"/>
        </w:rPr>
        <w:t>AAAA</w:t>
      </w:r>
      <w:proofErr w:type="spellEnd"/>
    </w:p>
    <w:p w14:paraId="6079019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de-AT"/>
        </w:rPr>
      </w:pPr>
      <w:r w:rsidRPr="00B27F5F">
        <w:rPr>
          <w:rFonts w:ascii="Neue DIN Light" w:hAnsi="Neue DIN Light" w:cs="Arial"/>
          <w:szCs w:val="20"/>
          <w:lang w:val="de-AT"/>
        </w:rPr>
        <w:t>Gentile Signore</w:t>
      </w:r>
      <w:r w:rsidRPr="00A654F3">
        <w:rPr>
          <w:rFonts w:ascii="Neue DIN Light" w:hAnsi="Neue DIN Light" w:cs="Arial"/>
          <w:szCs w:val="20"/>
          <w:lang w:val="de-AT"/>
        </w:rPr>
        <w:t>,</w:t>
      </w:r>
    </w:p>
    <w:p w14:paraId="1D4002A9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de-AT"/>
        </w:rPr>
      </w:pPr>
    </w:p>
    <w:p w14:paraId="3BB2D554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56AEB96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080A8B1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>.</w:t>
      </w:r>
    </w:p>
    <w:p w14:paraId="1787BF5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4DC3297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531BA0E9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65F8F83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1B5638B5" w14:textId="77777777" w:rsidR="00D52C0E" w:rsidRDefault="00D52C0E" w:rsidP="00D52C0E">
      <w:pPr>
        <w:spacing w:line="270" w:lineRule="exact"/>
        <w:rPr>
          <w:rFonts w:ascii="Neue DIN Light" w:hAnsi="Neue DIN Light" w:cs="Arial"/>
          <w:szCs w:val="20"/>
        </w:rPr>
      </w:pPr>
      <w:proofErr w:type="spellStart"/>
      <w:r w:rsidRPr="00B27F5F">
        <w:rPr>
          <w:rFonts w:ascii="Neue DIN Light" w:hAnsi="Neue DIN Light" w:cs="Arial"/>
          <w:szCs w:val="20"/>
        </w:rPr>
        <w:t>Cordiali</w:t>
      </w:r>
      <w:proofErr w:type="spellEnd"/>
      <w:r w:rsidRPr="00B27F5F">
        <w:rPr>
          <w:rFonts w:ascii="Neue DIN Light" w:hAnsi="Neue DIN Light" w:cs="Arial"/>
          <w:szCs w:val="20"/>
        </w:rPr>
        <w:t xml:space="preserve"> </w:t>
      </w:r>
      <w:proofErr w:type="spellStart"/>
      <w:r w:rsidRPr="00B27F5F">
        <w:rPr>
          <w:rFonts w:ascii="Neue DIN Light" w:hAnsi="Neue DIN Light" w:cs="Arial"/>
          <w:szCs w:val="20"/>
        </w:rPr>
        <w:t>saluti</w:t>
      </w:r>
      <w:proofErr w:type="spellEnd"/>
      <w:r w:rsidRPr="00B27F5F">
        <w:rPr>
          <w:rFonts w:ascii="Neue DIN Light" w:hAnsi="Neue DIN Light" w:cs="Arial"/>
          <w:szCs w:val="20"/>
        </w:rPr>
        <w:t>,</w:t>
      </w:r>
    </w:p>
    <w:p w14:paraId="55CA477A" w14:textId="77777777" w:rsidR="00D52C0E" w:rsidRDefault="00D52C0E" w:rsidP="00D52C0E">
      <w:pPr>
        <w:spacing w:line="270" w:lineRule="exact"/>
        <w:rPr>
          <w:rFonts w:ascii="Neue DIN Light" w:hAnsi="Neue DIN Light" w:cs="Arial"/>
          <w:szCs w:val="20"/>
        </w:rPr>
      </w:pPr>
      <w:r w:rsidRPr="00A654F3">
        <w:rPr>
          <w:rFonts w:ascii="Neue DIN Light" w:hAnsi="Neue DIN Light" w:cs="Arial"/>
          <w:szCs w:val="20"/>
        </w:rPr>
        <w:t>Maria Musterfrau</w:t>
      </w:r>
    </w:p>
    <w:p w14:paraId="4C24F759" w14:textId="77777777" w:rsidR="00D52C0E" w:rsidRPr="00743FBD" w:rsidRDefault="00D52C0E" w:rsidP="00D52C0E">
      <w:pPr>
        <w:rPr>
          <w:rFonts w:ascii="Neue DIN Light" w:hAnsi="Neue DIN Light" w:cs="Arial"/>
          <w:szCs w:val="20"/>
        </w:rPr>
      </w:pPr>
    </w:p>
    <w:p w14:paraId="1971ECAE" w14:textId="2BD4EE86" w:rsidR="007E0EBA" w:rsidRPr="00A654F3" w:rsidRDefault="007E0EBA" w:rsidP="00D52C0E">
      <w:pPr>
        <w:spacing w:line="270" w:lineRule="exact"/>
        <w:rPr>
          <w:rFonts w:ascii="Neue DIN Light" w:hAnsi="Neue DIN Light" w:cs="Arial"/>
          <w:szCs w:val="20"/>
        </w:rPr>
      </w:pPr>
    </w:p>
    <w:sectPr w:rsidR="007E0EBA" w:rsidRPr="00A654F3" w:rsidSect="00B41562">
      <w:headerReference w:type="first" r:id="rId7"/>
      <w:footerReference w:type="first" r:id="rId8"/>
      <w:pgSz w:w="11906" w:h="16838" w:code="9"/>
      <w:pgMar w:top="2744" w:right="141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71E14" w14:textId="77777777" w:rsidR="0018357E" w:rsidRDefault="0018357E" w:rsidP="00E40031">
      <w:pPr>
        <w:spacing w:line="240" w:lineRule="auto"/>
      </w:pPr>
      <w:r>
        <w:separator/>
      </w:r>
    </w:p>
  </w:endnote>
  <w:endnote w:type="continuationSeparator" w:id="0">
    <w:p w14:paraId="5808731F" w14:textId="77777777" w:rsidR="0018357E" w:rsidRDefault="0018357E" w:rsidP="00E400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ue DIN Light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ue DIN SemiWide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79375" w14:textId="41996E64" w:rsidR="00A654F3" w:rsidRDefault="00091059" w:rsidP="008A767B">
    <w:pPr>
      <w:pStyle w:val="Fuzeile"/>
    </w:pPr>
    <w:r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98AFC1F" wp14:editId="1788EB5D">
              <wp:simplePos x="0" y="0"/>
              <wp:positionH relativeFrom="column">
                <wp:posOffset>1464945</wp:posOffset>
              </wp:positionH>
              <wp:positionV relativeFrom="paragraph">
                <wp:posOffset>-853751</wp:posOffset>
              </wp:positionV>
              <wp:extent cx="1262380" cy="1185285"/>
              <wp:effectExtent l="0" t="0" r="0" b="0"/>
              <wp:wrapNone/>
              <wp:docPr id="641721258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2380" cy="11852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2D981BF" w14:textId="77777777" w:rsidR="008A767B" w:rsidRDefault="008A767B" w:rsidP="00091059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proofErr w:type="spellStart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>Innerhofer</w:t>
                          </w:r>
                          <w:proofErr w:type="spellEnd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 xml:space="preserve"> S.p.A.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Iscrizione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registro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impresa:</w:t>
                          </w:r>
                        </w:p>
                        <w:p w14:paraId="4D535A45" w14:textId="401F8851" w:rsidR="008A767B" w:rsidRPr="00F354E8" w:rsidRDefault="008A767B" w:rsidP="00091059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BZ – 18108</w:t>
                          </w:r>
                          <w:r w:rsidR="00602E2E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</w:p>
                        <w:p w14:paraId="11BAF9C3" w14:textId="77777777" w:rsidR="008A767B" w:rsidRDefault="008A767B" w:rsidP="00091059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IVA: </w:t>
                          </w: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IT 024 73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41 0211</w:t>
                          </w:r>
                        </w:p>
                        <w:p w14:paraId="4D0C6882" w14:textId="77777777" w:rsidR="008A767B" w:rsidRPr="00F354E8" w:rsidRDefault="008A767B" w:rsidP="00091059">
                          <w:pPr>
                            <w:spacing w:line="240" w:lineRule="exact"/>
                            <w:jc w:val="left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8AFC1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115.35pt;margin-top:-67.2pt;width:99.4pt;height:93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" filled="f" stroked="f" strokeweight=".5pt">
              <v:textbox>
                <w:txbxContent>
                  <w:p w14:paraId="62D981BF" w14:textId="77777777" w:rsidR="008A767B" w:rsidRDefault="008A767B" w:rsidP="00091059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proofErr w:type="spellStart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>Innerhofer</w:t>
                    </w:r>
                    <w:proofErr w:type="spellEnd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 xml:space="preserve"> S.p.A.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br/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Iscrizione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registro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impresa:</w:t>
                    </w:r>
                  </w:p>
                  <w:p w14:paraId="4D535A45" w14:textId="401F8851" w:rsidR="008A767B" w:rsidRPr="00F354E8" w:rsidRDefault="008A767B" w:rsidP="00091059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BZ – 18108</w:t>
                    </w:r>
                    <w:r w:rsidR="00602E2E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1</w:t>
                    </w:r>
                  </w:p>
                  <w:p w14:paraId="11BAF9C3" w14:textId="77777777" w:rsidR="008A767B" w:rsidRDefault="008A767B" w:rsidP="00091059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IVA: </w:t>
                    </w: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IT 024 73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41 0211</w:t>
                    </w:r>
                  </w:p>
                  <w:p w14:paraId="4D0C6882" w14:textId="77777777" w:rsidR="008A767B" w:rsidRPr="00F354E8" w:rsidRDefault="008A767B" w:rsidP="00091059">
                    <w:pPr>
                      <w:spacing w:line="240" w:lineRule="exact"/>
                      <w:jc w:val="left"/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33C77FB" wp14:editId="270C3F01">
              <wp:simplePos x="0" y="0"/>
              <wp:positionH relativeFrom="column">
                <wp:posOffset>-82283</wp:posOffset>
              </wp:positionH>
              <wp:positionV relativeFrom="paragraph">
                <wp:posOffset>-854127</wp:posOffset>
              </wp:positionV>
              <wp:extent cx="1471930" cy="1310691"/>
              <wp:effectExtent l="0" t="0" r="0" b="0"/>
              <wp:wrapNone/>
              <wp:docPr id="101223553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1930" cy="1310691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E2950C" w14:textId="77777777" w:rsidR="00091059" w:rsidRPr="00091059" w:rsidRDefault="008A767B" w:rsidP="00091059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A57408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Innerhofer</w:t>
                          </w:r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S.p.A</w:t>
                          </w:r>
                          <w:proofErr w:type="spellEnd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br/>
                          </w:r>
                          <w:r w:rsidR="00091059" w:rsidRPr="00091059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Viale Venezia 35</w:t>
                          </w:r>
                        </w:p>
                        <w:p w14:paraId="417CCB18" w14:textId="77777777" w:rsidR="00091059" w:rsidRPr="00091059" w:rsidRDefault="00091059" w:rsidP="00091059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091059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38050 </w:t>
                          </w:r>
                          <w:proofErr w:type="spellStart"/>
                          <w:r w:rsidRPr="00091059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Castelnuovo</w:t>
                          </w:r>
                          <w:proofErr w:type="spellEnd"/>
                          <w:r w:rsidRPr="00091059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 (TN)</w:t>
                          </w:r>
                        </w:p>
                        <w:p w14:paraId="57C64237" w14:textId="77777777" w:rsidR="00091059" w:rsidRDefault="00091059" w:rsidP="00091059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091059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Italia</w:t>
                          </w:r>
                        </w:p>
                        <w:p w14:paraId="65421C09" w14:textId="64381D3B" w:rsidR="008A767B" w:rsidRPr="0073672E" w:rsidRDefault="008A767B" w:rsidP="00091059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T +39 </w:t>
                          </w:r>
                          <w:r w:rsidRPr="008E7454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0461 173 66 80</w:t>
                          </w:r>
                        </w:p>
                        <w:p w14:paraId="343A74C4" w14:textId="77777777" w:rsidR="008A767B" w:rsidRDefault="008A767B" w:rsidP="00091059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www.innerhofer.it   </w:t>
                          </w:r>
                        </w:p>
                        <w:p w14:paraId="419E4178" w14:textId="77777777" w:rsidR="008A767B" w:rsidRDefault="008A767B" w:rsidP="00091059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info@innerhofer.it</w:t>
                          </w:r>
                        </w:p>
                        <w:p w14:paraId="6F427042" w14:textId="77777777" w:rsidR="008A767B" w:rsidRPr="00DA46FF" w:rsidRDefault="008A767B" w:rsidP="00091059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3C77FB" id="_x0000_s1027" type="#_x0000_t202" style="position:absolute;left:0;text-align:left;margin-left:-6.5pt;margin-top:-67.25pt;width:115.9pt;height:10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" filled="f" stroked="f" strokeweight=".5pt">
              <v:textbox>
                <w:txbxContent>
                  <w:p w14:paraId="5AE2950C" w14:textId="77777777" w:rsidR="00091059" w:rsidRPr="00091059" w:rsidRDefault="008A767B" w:rsidP="00091059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A57408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Innerhofer</w:t>
                    </w:r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S.p.A</w:t>
                    </w:r>
                    <w:proofErr w:type="spellEnd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br/>
                    </w:r>
                    <w:r w:rsidR="00091059" w:rsidRPr="00091059">
                      <w:rPr>
                        <w:rFonts w:ascii="Neue DIN Light" w:hAnsi="Neue DIN Light"/>
                        <w:sz w:val="16"/>
                        <w:szCs w:val="16"/>
                      </w:rPr>
                      <w:t>Viale Venezia 35</w:t>
                    </w:r>
                  </w:p>
                  <w:p w14:paraId="417CCB18" w14:textId="77777777" w:rsidR="00091059" w:rsidRPr="00091059" w:rsidRDefault="00091059" w:rsidP="00091059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091059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38050 </w:t>
                    </w:r>
                    <w:proofErr w:type="spellStart"/>
                    <w:r w:rsidRPr="00091059">
                      <w:rPr>
                        <w:rFonts w:ascii="Neue DIN Light" w:hAnsi="Neue DIN Light"/>
                        <w:sz w:val="16"/>
                        <w:szCs w:val="16"/>
                      </w:rPr>
                      <w:t>Castelnuovo</w:t>
                    </w:r>
                    <w:proofErr w:type="spellEnd"/>
                    <w:r w:rsidRPr="00091059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 (TN)</w:t>
                    </w:r>
                  </w:p>
                  <w:p w14:paraId="57C64237" w14:textId="77777777" w:rsidR="00091059" w:rsidRDefault="00091059" w:rsidP="00091059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091059">
                      <w:rPr>
                        <w:rFonts w:ascii="Neue DIN Light" w:hAnsi="Neue DIN Light"/>
                        <w:sz w:val="16"/>
                        <w:szCs w:val="16"/>
                      </w:rPr>
                      <w:t>Italia</w:t>
                    </w:r>
                  </w:p>
                  <w:p w14:paraId="65421C09" w14:textId="64381D3B" w:rsidR="008A767B" w:rsidRPr="0073672E" w:rsidRDefault="008A767B" w:rsidP="00091059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T +39 </w:t>
                    </w:r>
                    <w:r w:rsidRPr="008E7454">
                      <w:rPr>
                        <w:rFonts w:ascii="Neue DIN Light" w:hAnsi="Neue DIN Light"/>
                        <w:sz w:val="16"/>
                        <w:szCs w:val="16"/>
                      </w:rPr>
                      <w:t>0461 173 66 80</w:t>
                    </w:r>
                  </w:p>
                  <w:p w14:paraId="343A74C4" w14:textId="77777777" w:rsidR="008A767B" w:rsidRDefault="008A767B" w:rsidP="00091059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www.innerhofer.it   </w:t>
                    </w:r>
                  </w:p>
                  <w:p w14:paraId="419E4178" w14:textId="77777777" w:rsidR="008A767B" w:rsidRDefault="008A767B" w:rsidP="00091059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>info@innerhofer.it</w:t>
                    </w:r>
                  </w:p>
                  <w:p w14:paraId="6F427042" w14:textId="77777777" w:rsidR="008A767B" w:rsidRPr="00DA46FF" w:rsidRDefault="008A767B" w:rsidP="00091059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47192" w14:textId="77777777" w:rsidR="0018357E" w:rsidRDefault="0018357E" w:rsidP="00E40031">
      <w:pPr>
        <w:spacing w:line="240" w:lineRule="auto"/>
      </w:pPr>
      <w:r>
        <w:separator/>
      </w:r>
    </w:p>
  </w:footnote>
  <w:footnote w:type="continuationSeparator" w:id="0">
    <w:p w14:paraId="50431E09" w14:textId="77777777" w:rsidR="0018357E" w:rsidRDefault="0018357E" w:rsidP="00E400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0B398" w14:textId="0A7035B8" w:rsidR="00035C6A" w:rsidRPr="00035C6A" w:rsidRDefault="00035C6A" w:rsidP="004728FA">
    <w:pPr>
      <w:rPr>
        <w:noProof/>
      </w:rPr>
    </w:pPr>
    <w:r w:rsidRPr="00310359">
      <w:rPr>
        <w:rFonts w:ascii="Neue DIN SemiBold" w:hAnsi="Neue DIN SemiBold"/>
        <w:b/>
        <w:b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3B59AC56" wp14:editId="09C8EA67">
          <wp:simplePos x="0" y="0"/>
          <wp:positionH relativeFrom="column">
            <wp:posOffset>4050417</wp:posOffset>
          </wp:positionH>
          <wp:positionV relativeFrom="paragraph">
            <wp:posOffset>58528</wp:posOffset>
          </wp:positionV>
          <wp:extent cx="2310765" cy="345440"/>
          <wp:effectExtent l="0" t="0" r="0" b="0"/>
          <wp:wrapNone/>
          <wp:docPr id="159278960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238102" name="Grafik 18012381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0765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9FF248" w14:textId="23077A8E" w:rsidR="00F77346" w:rsidRDefault="00F77346">
    <w:pPr>
      <w:pStyle w:val="Kopfzeile"/>
    </w:pPr>
  </w:p>
  <w:p w14:paraId="426A1A33" w14:textId="455F1197" w:rsidR="00F77346" w:rsidRDefault="00F77346">
    <w:pPr>
      <w:pStyle w:val="Kopfzeile"/>
    </w:pPr>
  </w:p>
  <w:p w14:paraId="5DB28CF5" w14:textId="6B506DF4" w:rsidR="00F77346" w:rsidRDefault="00F77346">
    <w:pPr>
      <w:pStyle w:val="Kopfzeile"/>
    </w:pPr>
  </w:p>
  <w:p w14:paraId="2DEC6E36" w14:textId="622219BA" w:rsidR="00F77346" w:rsidRDefault="00F77346">
    <w:pPr>
      <w:pStyle w:val="Kopfzeile"/>
    </w:pPr>
  </w:p>
  <w:p w14:paraId="39A91893" w14:textId="6F1F6D92" w:rsidR="00F77346" w:rsidRDefault="00F77346">
    <w:pPr>
      <w:pStyle w:val="Kopfzeile"/>
    </w:pPr>
  </w:p>
  <w:p w14:paraId="43210D94" w14:textId="77777777" w:rsidR="00B77AF9" w:rsidRDefault="00B77AF9">
    <w:pPr>
      <w:pStyle w:val="Kopfzeile"/>
    </w:pPr>
  </w:p>
  <w:p w14:paraId="7322F45A" w14:textId="7FF9DA27" w:rsidR="00F77346" w:rsidRDefault="00F77346" w:rsidP="00B77AF9">
    <w:pPr>
      <w:pStyle w:val="Kopfzeile"/>
      <w:tabs>
        <w:tab w:val="clear" w:pos="9072"/>
      </w:tabs>
    </w:pPr>
  </w:p>
  <w:p w14:paraId="7DAB4BA7" w14:textId="0F073C31" w:rsidR="00E148E0" w:rsidRDefault="00E148E0" w:rsidP="00E148E0">
    <w:pPr>
      <w:tabs>
        <w:tab w:val="left" w:pos="9072"/>
      </w:tabs>
      <w:ind w:right="-851"/>
      <w:jc w:val="left"/>
      <w:rPr>
        <w:rFonts w:ascii="Neue DIN SemiWide SemiBold" w:hAnsi="Neue DIN SemiWide SemiBold"/>
        <w:b/>
        <w:bCs/>
        <w:sz w:val="16"/>
        <w:szCs w:val="16"/>
      </w:rPr>
    </w:pPr>
  </w:p>
  <w:p w14:paraId="5DC4CD66" w14:textId="77777777" w:rsidR="00C75FD6" w:rsidRPr="00E148E0" w:rsidRDefault="00C75FD6" w:rsidP="00E148E0">
    <w:pPr>
      <w:tabs>
        <w:tab w:val="left" w:pos="9072"/>
      </w:tabs>
      <w:ind w:right="-851"/>
      <w:jc w:val="left"/>
      <w:rPr>
        <w:rFonts w:ascii="Neue DIN SemiWide SemiBold" w:hAnsi="Neue DIN SemiWide SemiBold"/>
        <w:b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43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60"/>
    <w:rsid w:val="000000AB"/>
    <w:rsid w:val="000329E1"/>
    <w:rsid w:val="00035C6A"/>
    <w:rsid w:val="0004000E"/>
    <w:rsid w:val="00044E57"/>
    <w:rsid w:val="00047215"/>
    <w:rsid w:val="0005367F"/>
    <w:rsid w:val="00067003"/>
    <w:rsid w:val="00074A7C"/>
    <w:rsid w:val="00091059"/>
    <w:rsid w:val="000956E9"/>
    <w:rsid w:val="000B0371"/>
    <w:rsid w:val="0014017E"/>
    <w:rsid w:val="0017040F"/>
    <w:rsid w:val="0018357E"/>
    <w:rsid w:val="00186271"/>
    <w:rsid w:val="001D751A"/>
    <w:rsid w:val="001D7CA7"/>
    <w:rsid w:val="00225FA8"/>
    <w:rsid w:val="00233F39"/>
    <w:rsid w:val="00246143"/>
    <w:rsid w:val="002672AC"/>
    <w:rsid w:val="002D6E67"/>
    <w:rsid w:val="00335827"/>
    <w:rsid w:val="00357A2C"/>
    <w:rsid w:val="00363FCE"/>
    <w:rsid w:val="003726D9"/>
    <w:rsid w:val="00383234"/>
    <w:rsid w:val="003A1C59"/>
    <w:rsid w:val="003C4F88"/>
    <w:rsid w:val="003C51D9"/>
    <w:rsid w:val="003D6174"/>
    <w:rsid w:val="003F53C5"/>
    <w:rsid w:val="0041166F"/>
    <w:rsid w:val="0042312A"/>
    <w:rsid w:val="00465F1A"/>
    <w:rsid w:val="004728FA"/>
    <w:rsid w:val="00477F60"/>
    <w:rsid w:val="004875ED"/>
    <w:rsid w:val="004A03AC"/>
    <w:rsid w:val="004A4948"/>
    <w:rsid w:val="004B5E19"/>
    <w:rsid w:val="004E1CD4"/>
    <w:rsid w:val="0051310A"/>
    <w:rsid w:val="00517661"/>
    <w:rsid w:val="00537AB4"/>
    <w:rsid w:val="005614D0"/>
    <w:rsid w:val="0056580D"/>
    <w:rsid w:val="005718ED"/>
    <w:rsid w:val="005A52E6"/>
    <w:rsid w:val="005F1776"/>
    <w:rsid w:val="00602E2E"/>
    <w:rsid w:val="00611CAD"/>
    <w:rsid w:val="006C642E"/>
    <w:rsid w:val="006D6D17"/>
    <w:rsid w:val="006F6F8D"/>
    <w:rsid w:val="00705671"/>
    <w:rsid w:val="0071431B"/>
    <w:rsid w:val="0072603B"/>
    <w:rsid w:val="007374EF"/>
    <w:rsid w:val="00744AF1"/>
    <w:rsid w:val="007473F5"/>
    <w:rsid w:val="00761A0D"/>
    <w:rsid w:val="00771FFE"/>
    <w:rsid w:val="00781B31"/>
    <w:rsid w:val="0079359B"/>
    <w:rsid w:val="007C0659"/>
    <w:rsid w:val="007E0B04"/>
    <w:rsid w:val="007E0EBA"/>
    <w:rsid w:val="007E728E"/>
    <w:rsid w:val="007F0241"/>
    <w:rsid w:val="0081601F"/>
    <w:rsid w:val="00830AB6"/>
    <w:rsid w:val="00851C9E"/>
    <w:rsid w:val="00851E3F"/>
    <w:rsid w:val="008604EA"/>
    <w:rsid w:val="00864C1C"/>
    <w:rsid w:val="008A767B"/>
    <w:rsid w:val="008D2C60"/>
    <w:rsid w:val="008F64CB"/>
    <w:rsid w:val="009051D1"/>
    <w:rsid w:val="00992A2B"/>
    <w:rsid w:val="0099475B"/>
    <w:rsid w:val="00996D44"/>
    <w:rsid w:val="009B3A34"/>
    <w:rsid w:val="009B7E7F"/>
    <w:rsid w:val="009D2CC1"/>
    <w:rsid w:val="009E2482"/>
    <w:rsid w:val="00A15DB7"/>
    <w:rsid w:val="00A315AE"/>
    <w:rsid w:val="00A53C3D"/>
    <w:rsid w:val="00A654F3"/>
    <w:rsid w:val="00A87744"/>
    <w:rsid w:val="00AE2DE3"/>
    <w:rsid w:val="00AE4648"/>
    <w:rsid w:val="00B41562"/>
    <w:rsid w:val="00B5059B"/>
    <w:rsid w:val="00B77AF9"/>
    <w:rsid w:val="00B8702E"/>
    <w:rsid w:val="00BC467F"/>
    <w:rsid w:val="00BD08B9"/>
    <w:rsid w:val="00BD20E3"/>
    <w:rsid w:val="00BD697B"/>
    <w:rsid w:val="00BE38DF"/>
    <w:rsid w:val="00BE5CF1"/>
    <w:rsid w:val="00BF710E"/>
    <w:rsid w:val="00C11CBD"/>
    <w:rsid w:val="00C30DD3"/>
    <w:rsid w:val="00C47E6C"/>
    <w:rsid w:val="00C534F4"/>
    <w:rsid w:val="00C75FD6"/>
    <w:rsid w:val="00C85CBF"/>
    <w:rsid w:val="00CC6A32"/>
    <w:rsid w:val="00CC781A"/>
    <w:rsid w:val="00D52C0E"/>
    <w:rsid w:val="00D76EEA"/>
    <w:rsid w:val="00D823F5"/>
    <w:rsid w:val="00D8446A"/>
    <w:rsid w:val="00D943EA"/>
    <w:rsid w:val="00D971D0"/>
    <w:rsid w:val="00DA29F1"/>
    <w:rsid w:val="00DA2D38"/>
    <w:rsid w:val="00DA46FF"/>
    <w:rsid w:val="00DB4874"/>
    <w:rsid w:val="00DC1563"/>
    <w:rsid w:val="00DE6874"/>
    <w:rsid w:val="00E148E0"/>
    <w:rsid w:val="00E16E64"/>
    <w:rsid w:val="00E26A26"/>
    <w:rsid w:val="00E40031"/>
    <w:rsid w:val="00E54471"/>
    <w:rsid w:val="00E65203"/>
    <w:rsid w:val="00E74F13"/>
    <w:rsid w:val="00E839F1"/>
    <w:rsid w:val="00E90DC5"/>
    <w:rsid w:val="00E9441F"/>
    <w:rsid w:val="00E94773"/>
    <w:rsid w:val="00EB7780"/>
    <w:rsid w:val="00EC716C"/>
    <w:rsid w:val="00F10DEA"/>
    <w:rsid w:val="00F31432"/>
    <w:rsid w:val="00F77346"/>
    <w:rsid w:val="00F92394"/>
    <w:rsid w:val="00F9335E"/>
    <w:rsid w:val="00F94B55"/>
    <w:rsid w:val="00FC6041"/>
    <w:rsid w:val="00FE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9E695E"/>
  <w15:docId w15:val="{0B98C1F1-54E2-5045-8E51-6625656E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371"/>
    <w:pPr>
      <w:spacing w:after="0" w:line="260" w:lineRule="exact"/>
      <w:jc w:val="both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B0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031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031"/>
    <w:rPr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00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40031"/>
    <w:rPr>
      <w:rFonts w:ascii="Tahoma" w:hAnsi="Tahoma" w:cs="Tahoma"/>
      <w:sz w:val="16"/>
      <w:szCs w:val="16"/>
    </w:rPr>
  </w:style>
  <w:style w:type="paragraph" w:customStyle="1" w:styleId="RecipientAddress">
    <w:name w:val="Recipient Address"/>
    <w:basedOn w:val="KeinLeerraum"/>
    <w:link w:val="RecipientAddressChar"/>
    <w:uiPriority w:val="5"/>
    <w:qFormat/>
    <w:rsid w:val="00A53C3D"/>
    <w:pPr>
      <w:spacing w:before="200" w:after="200" w:line="276" w:lineRule="auto"/>
      <w:contextualSpacing/>
      <w:jc w:val="left"/>
    </w:pPr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character" w:customStyle="1" w:styleId="RecipientAddressChar">
    <w:name w:val="Recipient Address Char"/>
    <w:basedOn w:val="Absatz-Standardschriftart"/>
    <w:link w:val="RecipientAddress"/>
    <w:uiPriority w:val="5"/>
    <w:rsid w:val="00A53C3D"/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paragraph" w:styleId="KeinLeerraum">
    <w:name w:val="No Spacing"/>
    <w:uiPriority w:val="1"/>
    <w:qFormat/>
    <w:rsid w:val="00A53C3D"/>
    <w:pPr>
      <w:spacing w:after="0" w:line="240" w:lineRule="auto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eamuller/Desktop/team_neusta/Briefpapier/n_is/neusta_is_BP_2021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453617B-E153-054B-9CA6-AA30B388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neusta_is_BP_2021.dotx</Template>
  <TotalTime>0</TotalTime>
  <Pages>1</Pages>
  <Words>186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Daniela Ölz</cp:lastModifiedBy>
  <cp:revision>5</cp:revision>
  <cp:lastPrinted>2025-12-15T14:21:00Z</cp:lastPrinted>
  <dcterms:created xsi:type="dcterms:W3CDTF">2025-12-15T14:23:00Z</dcterms:created>
  <dcterms:modified xsi:type="dcterms:W3CDTF">2026-03-19T13:48:00Z</dcterms:modified>
</cp:coreProperties>
</file>