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first" r:id="rId7"/>
      <w:footerReference w:type="first" r:id="rId8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AB384" w14:textId="77777777" w:rsidR="00C37C27" w:rsidRDefault="00C37C27" w:rsidP="00E40031">
      <w:pPr>
        <w:spacing w:line="240" w:lineRule="auto"/>
      </w:pPr>
      <w:r>
        <w:separator/>
      </w:r>
    </w:p>
  </w:endnote>
  <w:endnote w:type="continuationSeparator" w:id="0">
    <w:p w14:paraId="60363A09" w14:textId="77777777" w:rsidR="00C37C27" w:rsidRDefault="00C37C27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3C33B7D2" w:rsidR="00A654F3" w:rsidRDefault="00E26A26" w:rsidP="00E26A26">
    <w:pPr>
      <w:pStyle w:val="Fuzeile"/>
    </w:pPr>
    <w:r w:rsidRPr="00E26A26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A50B11" wp14:editId="2D25471B">
              <wp:simplePos x="0" y="0"/>
              <wp:positionH relativeFrom="column">
                <wp:posOffset>-88265</wp:posOffset>
              </wp:positionH>
              <wp:positionV relativeFrom="paragraph">
                <wp:posOffset>-857885</wp:posOffset>
              </wp:positionV>
              <wp:extent cx="1471930" cy="1224280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24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317C0F" w14:textId="77777777" w:rsidR="00252A1C" w:rsidRPr="00252A1C" w:rsidRDefault="00E26A26" w:rsidP="00252A1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252A1C" w:rsidRPr="00252A1C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 S. Isidoro 4</w:t>
                          </w:r>
                        </w:p>
                        <w:p w14:paraId="6070FAE1" w14:textId="77777777" w:rsidR="00252A1C" w:rsidRPr="00252A1C" w:rsidRDefault="00252A1C" w:rsidP="00252A1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252A1C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38062 Arco (TN)</w:t>
                          </w:r>
                        </w:p>
                        <w:p w14:paraId="06C97349" w14:textId="77777777" w:rsidR="00252A1C" w:rsidRDefault="00252A1C" w:rsidP="00252A1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252A1C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2BB33F11" w14:textId="0BBA57DD" w:rsidR="00E26A26" w:rsidRPr="0073672E" w:rsidRDefault="00E26A26" w:rsidP="00252A1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EB627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0464 026 620</w:t>
                          </w:r>
                        </w:p>
                        <w:p w14:paraId="16873024" w14:textId="77777777" w:rsidR="00E26A26" w:rsidRDefault="00E26A26" w:rsidP="00252A1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5B4E9B0F" w14:textId="77777777" w:rsidR="00E26A26" w:rsidRDefault="00E26A26" w:rsidP="00252A1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719F8150" w14:textId="77777777" w:rsidR="00E26A26" w:rsidRPr="00DA46FF" w:rsidRDefault="00E26A26" w:rsidP="00252A1C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50B1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6.95pt;margin-top:-67.55pt;width:115.9pt;height:9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" filled="f" stroked="f" strokeweight=".5pt">
              <v:textbox>
                <w:txbxContent>
                  <w:p w14:paraId="17317C0F" w14:textId="77777777" w:rsidR="00252A1C" w:rsidRPr="00252A1C" w:rsidRDefault="00E26A26" w:rsidP="00252A1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252A1C" w:rsidRPr="00252A1C">
                      <w:rPr>
                        <w:rFonts w:ascii="Neue DIN Light" w:hAnsi="Neue DIN Light"/>
                        <w:sz w:val="16"/>
                        <w:szCs w:val="16"/>
                      </w:rPr>
                      <w:t>Via S. Isidoro 4</w:t>
                    </w:r>
                  </w:p>
                  <w:p w14:paraId="6070FAE1" w14:textId="77777777" w:rsidR="00252A1C" w:rsidRPr="00252A1C" w:rsidRDefault="00252A1C" w:rsidP="00252A1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252A1C">
                      <w:rPr>
                        <w:rFonts w:ascii="Neue DIN Light" w:hAnsi="Neue DIN Light"/>
                        <w:sz w:val="16"/>
                        <w:szCs w:val="16"/>
                      </w:rPr>
                      <w:t>38062 Arco (TN)</w:t>
                    </w:r>
                  </w:p>
                  <w:p w14:paraId="06C97349" w14:textId="77777777" w:rsidR="00252A1C" w:rsidRDefault="00252A1C" w:rsidP="00252A1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proofErr w:type="spellStart"/>
                    <w:r w:rsidRPr="00252A1C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  <w:proofErr w:type="spellEnd"/>
                  </w:p>
                  <w:p w14:paraId="2BB33F11" w14:textId="0BBA57DD" w:rsidR="00E26A26" w:rsidRPr="0073672E" w:rsidRDefault="00E26A26" w:rsidP="00252A1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EB627B">
                      <w:rPr>
                        <w:rFonts w:ascii="Neue DIN Light" w:hAnsi="Neue DIN Light"/>
                        <w:sz w:val="16"/>
                        <w:szCs w:val="16"/>
                      </w:rPr>
                      <w:t>0464 026 620</w:t>
                    </w:r>
                  </w:p>
                  <w:p w14:paraId="16873024" w14:textId="77777777" w:rsidR="00E26A26" w:rsidRDefault="00E26A26" w:rsidP="00252A1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5B4E9B0F" w14:textId="77777777" w:rsidR="00E26A26" w:rsidRDefault="00E26A26" w:rsidP="00252A1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719F8150" w14:textId="77777777" w:rsidR="00E26A26" w:rsidRPr="00DA46FF" w:rsidRDefault="00E26A26" w:rsidP="00252A1C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E26A26">
      <w:rPr>
        <w:b/>
        <w:bCs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379B70" wp14:editId="7CED0D54">
              <wp:simplePos x="0" y="0"/>
              <wp:positionH relativeFrom="column">
                <wp:posOffset>1464473</wp:posOffset>
              </wp:positionH>
              <wp:positionV relativeFrom="paragraph">
                <wp:posOffset>-857250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30C55D" w14:textId="77777777" w:rsidR="00E26A26" w:rsidRDefault="00E26A26" w:rsidP="00252A1C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5D103875" w14:textId="01EB3B7D" w:rsidR="00E26A26" w:rsidRPr="00F354E8" w:rsidRDefault="00E26A26" w:rsidP="00252A1C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C24329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5252B8C5" w14:textId="77777777" w:rsidR="00E26A26" w:rsidRDefault="00E26A26" w:rsidP="00252A1C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4A87365B" w14:textId="77777777" w:rsidR="00E26A26" w:rsidRPr="00F354E8" w:rsidRDefault="00E26A26" w:rsidP="00252A1C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379B70" id="_x0000_s1027" type="#_x0000_t202" style="position:absolute;left:0;text-align:left;margin-left:115.3pt;margin-top:-67.5pt;width:99.4pt;height:8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" filled="f" stroked="f" strokeweight=".5pt">
              <v:textbox>
                <w:txbxContent>
                  <w:p w14:paraId="0F30C55D" w14:textId="77777777" w:rsidR="00E26A26" w:rsidRDefault="00E26A26" w:rsidP="00252A1C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5D103875" w14:textId="01EB3B7D" w:rsidR="00E26A26" w:rsidRPr="00F354E8" w:rsidRDefault="00E26A26" w:rsidP="00252A1C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C24329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5252B8C5" w14:textId="77777777" w:rsidR="00E26A26" w:rsidRDefault="00E26A26" w:rsidP="00252A1C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4A87365B" w14:textId="77777777" w:rsidR="00E26A26" w:rsidRPr="00F354E8" w:rsidRDefault="00E26A26" w:rsidP="00252A1C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CB1CC" w14:textId="77777777" w:rsidR="00C37C27" w:rsidRDefault="00C37C27" w:rsidP="00E40031">
      <w:pPr>
        <w:spacing w:line="240" w:lineRule="auto"/>
      </w:pPr>
      <w:r>
        <w:separator/>
      </w:r>
    </w:p>
  </w:footnote>
  <w:footnote w:type="continuationSeparator" w:id="0">
    <w:p w14:paraId="581EBABF" w14:textId="77777777" w:rsidR="00C37C27" w:rsidRDefault="00C37C27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0F073C31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6A16120E" w14:textId="77777777" w:rsidR="00AB4B09" w:rsidRPr="00E148E0" w:rsidRDefault="00AB4B09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9026F"/>
    <w:rsid w:val="000B0371"/>
    <w:rsid w:val="0014017E"/>
    <w:rsid w:val="00186271"/>
    <w:rsid w:val="001D751A"/>
    <w:rsid w:val="001D7CA7"/>
    <w:rsid w:val="00225FA8"/>
    <w:rsid w:val="00233F39"/>
    <w:rsid w:val="00246143"/>
    <w:rsid w:val="00252A1C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2312A"/>
    <w:rsid w:val="00465F1A"/>
    <w:rsid w:val="004728FA"/>
    <w:rsid w:val="00477F60"/>
    <w:rsid w:val="00481172"/>
    <w:rsid w:val="004875ED"/>
    <w:rsid w:val="004A03AC"/>
    <w:rsid w:val="004A4948"/>
    <w:rsid w:val="004B5E19"/>
    <w:rsid w:val="004E1CD4"/>
    <w:rsid w:val="0051310A"/>
    <w:rsid w:val="00517661"/>
    <w:rsid w:val="00537AB4"/>
    <w:rsid w:val="005614D0"/>
    <w:rsid w:val="0056580D"/>
    <w:rsid w:val="005718ED"/>
    <w:rsid w:val="005A52E6"/>
    <w:rsid w:val="005F1776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E3F"/>
    <w:rsid w:val="008604EA"/>
    <w:rsid w:val="00864C1C"/>
    <w:rsid w:val="008D2C60"/>
    <w:rsid w:val="008F64CB"/>
    <w:rsid w:val="009051D1"/>
    <w:rsid w:val="0099475B"/>
    <w:rsid w:val="00996D44"/>
    <w:rsid w:val="009B3A34"/>
    <w:rsid w:val="009B7E7F"/>
    <w:rsid w:val="009D2CC1"/>
    <w:rsid w:val="00A15DB7"/>
    <w:rsid w:val="00A315AE"/>
    <w:rsid w:val="00A53C3D"/>
    <w:rsid w:val="00A654F3"/>
    <w:rsid w:val="00A87744"/>
    <w:rsid w:val="00A90EB9"/>
    <w:rsid w:val="00AB4B09"/>
    <w:rsid w:val="00AE2DE3"/>
    <w:rsid w:val="00AE4648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24329"/>
    <w:rsid w:val="00C30DD3"/>
    <w:rsid w:val="00C37C27"/>
    <w:rsid w:val="00C47E6C"/>
    <w:rsid w:val="00C534F4"/>
    <w:rsid w:val="00C85CBF"/>
    <w:rsid w:val="00CC6A32"/>
    <w:rsid w:val="00CC781A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31432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2</cp:revision>
  <cp:lastPrinted>2025-12-15T13:58:00Z</cp:lastPrinted>
  <dcterms:created xsi:type="dcterms:W3CDTF">2026-03-19T13:48:00Z</dcterms:created>
  <dcterms:modified xsi:type="dcterms:W3CDTF">2026-03-19T13:48:00Z</dcterms:modified>
</cp:coreProperties>
</file>